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91" w:rsidRPr="00D85DAE" w:rsidRDefault="00A74D91" w:rsidP="00D85DAE">
      <w:pPr>
        <w:outlineLvl w:val="0"/>
        <w:rPr>
          <w:b/>
        </w:rPr>
      </w:pPr>
    </w:p>
    <w:p w:rsidR="00A74D91" w:rsidRPr="00D85DAE" w:rsidRDefault="00A74D91" w:rsidP="00A74D91">
      <w:pPr>
        <w:jc w:val="center"/>
        <w:outlineLvl w:val="0"/>
        <w:rPr>
          <w:b/>
        </w:rPr>
      </w:pPr>
      <w:r w:rsidRPr="00D85DAE">
        <w:rPr>
          <w:b/>
        </w:rPr>
        <w:t>Анализ работы</w:t>
      </w:r>
    </w:p>
    <w:p w:rsidR="00A74D91" w:rsidRPr="00D85DAE" w:rsidRDefault="00A74D91" w:rsidP="00A74D91">
      <w:pPr>
        <w:jc w:val="center"/>
        <w:outlineLvl w:val="0"/>
        <w:rPr>
          <w:b/>
        </w:rPr>
      </w:pPr>
      <w:r w:rsidRPr="00D85DAE">
        <w:rPr>
          <w:b/>
        </w:rPr>
        <w:t>МУП «</w:t>
      </w:r>
      <w:r w:rsidR="00630DAA">
        <w:rPr>
          <w:b/>
        </w:rPr>
        <w:t>Новомихайловское ЖКХ</w:t>
      </w:r>
      <w:r w:rsidRPr="00D85DAE">
        <w:rPr>
          <w:b/>
        </w:rPr>
        <w:t xml:space="preserve">» за </w:t>
      </w:r>
      <w:r w:rsidR="00630DAA">
        <w:rPr>
          <w:b/>
        </w:rPr>
        <w:t>12</w:t>
      </w:r>
      <w:r w:rsidRPr="00D85DAE">
        <w:rPr>
          <w:b/>
        </w:rPr>
        <w:t xml:space="preserve"> месяц</w:t>
      </w:r>
      <w:r w:rsidR="00F042E1" w:rsidRPr="00D85DAE">
        <w:rPr>
          <w:b/>
        </w:rPr>
        <w:t>ев</w:t>
      </w:r>
      <w:r w:rsidRPr="00D85DAE">
        <w:rPr>
          <w:b/>
        </w:rPr>
        <w:t xml:space="preserve"> 2018г</w:t>
      </w:r>
    </w:p>
    <w:p w:rsidR="00A74D91" w:rsidRPr="00D85DAE" w:rsidRDefault="00A74D91" w:rsidP="00A74D91">
      <w:pPr>
        <w:jc w:val="center"/>
        <w:rPr>
          <w:b/>
        </w:rPr>
      </w:pPr>
    </w:p>
    <w:p w:rsidR="00A74D91" w:rsidRPr="00D85DAE" w:rsidRDefault="00A74D91" w:rsidP="00A74D91">
      <w:pPr>
        <w:jc w:val="both"/>
      </w:pPr>
    </w:p>
    <w:p w:rsidR="00A74D91" w:rsidRPr="00D85DAE" w:rsidRDefault="00A74D91" w:rsidP="00A74D91">
      <w:pPr>
        <w:spacing w:line="360" w:lineRule="auto"/>
        <w:ind w:left="180"/>
        <w:jc w:val="both"/>
      </w:pPr>
      <w:r w:rsidRPr="00D85DAE">
        <w:t xml:space="preserve">    МУП «</w:t>
      </w:r>
      <w:r w:rsidR="00630DAA">
        <w:t>Новомихайловское ЖКХ</w:t>
      </w:r>
      <w:r w:rsidRPr="00D85DAE">
        <w:t xml:space="preserve">» оказывает услуги по теплоснабжению  и водоснабжению  на территории МО </w:t>
      </w:r>
      <w:r w:rsidR="00630DAA">
        <w:t>Новомихайловско</w:t>
      </w:r>
      <w:r w:rsidR="00012DAC">
        <w:t>го</w:t>
      </w:r>
      <w:r w:rsidRPr="00D85DAE">
        <w:t xml:space="preserve"> сельсовета.</w:t>
      </w:r>
    </w:p>
    <w:p w:rsidR="00A74D91" w:rsidRPr="00D85DAE" w:rsidRDefault="00A74D91" w:rsidP="00A74D91">
      <w:pPr>
        <w:spacing w:line="360" w:lineRule="auto"/>
        <w:ind w:left="180"/>
        <w:jc w:val="both"/>
      </w:pPr>
      <w:r w:rsidRPr="00D85DAE">
        <w:t xml:space="preserve"> Доходная часть предприятия</w:t>
      </w:r>
      <w:r w:rsidR="00F042E1" w:rsidRPr="00D85DAE">
        <w:t xml:space="preserve"> (начислено)</w:t>
      </w:r>
      <w:r w:rsidRPr="00D85DAE">
        <w:t xml:space="preserve"> за </w:t>
      </w:r>
      <w:r w:rsidR="00630DAA">
        <w:t>12</w:t>
      </w:r>
      <w:r w:rsidR="00F042E1" w:rsidRPr="00D85DAE">
        <w:t xml:space="preserve"> </w:t>
      </w:r>
      <w:r w:rsidRPr="00D85DAE">
        <w:t>месяц</w:t>
      </w:r>
      <w:r w:rsidR="00F042E1" w:rsidRPr="00D85DAE">
        <w:t>ев</w:t>
      </w:r>
      <w:r w:rsidRPr="00D85DAE">
        <w:t xml:space="preserve"> 2018г  составила по всем услугам </w:t>
      </w:r>
      <w:r w:rsidR="00630DAA">
        <w:t>5503,6</w:t>
      </w:r>
      <w:r w:rsidR="00F042E1" w:rsidRPr="00D85DAE">
        <w:t xml:space="preserve"> </w:t>
      </w:r>
      <w:proofErr w:type="spellStart"/>
      <w:r w:rsidRPr="00D85DAE">
        <w:t>тыс</w:t>
      </w:r>
      <w:proofErr w:type="gramStart"/>
      <w:r w:rsidRPr="00D85DAE">
        <w:t>.р</w:t>
      </w:r>
      <w:proofErr w:type="gramEnd"/>
      <w:r w:rsidRPr="00D85DAE">
        <w:t>уб</w:t>
      </w:r>
      <w:proofErr w:type="spellEnd"/>
      <w:r w:rsidRPr="00D85DAE">
        <w:t xml:space="preserve">: </w:t>
      </w:r>
    </w:p>
    <w:p w:rsidR="00A74D91" w:rsidRPr="00D85DAE" w:rsidRDefault="00A74D91" w:rsidP="00A74D91">
      <w:pPr>
        <w:spacing w:line="360" w:lineRule="auto"/>
        <w:ind w:left="180"/>
        <w:jc w:val="both"/>
      </w:pPr>
      <w:r w:rsidRPr="00D85DAE">
        <w:t xml:space="preserve">за счет услуг оказываемых организациям- </w:t>
      </w:r>
      <w:r w:rsidR="00630DAA">
        <w:rPr>
          <w:color w:val="0D0D0D" w:themeColor="text1" w:themeTint="F2"/>
        </w:rPr>
        <w:t>3615,5</w:t>
      </w:r>
      <w:r w:rsidR="00B75EAD">
        <w:t>тыс</w:t>
      </w:r>
      <w:proofErr w:type="gramStart"/>
      <w:r w:rsidR="00B75EAD">
        <w:t>.р</w:t>
      </w:r>
      <w:proofErr w:type="gramEnd"/>
      <w:r w:rsidR="00B75EAD">
        <w:t>уб.</w:t>
      </w:r>
      <w:r w:rsidRPr="00D85DAE">
        <w:t xml:space="preserve">, </w:t>
      </w:r>
    </w:p>
    <w:p w:rsidR="00A74D91" w:rsidRPr="00D85DAE" w:rsidRDefault="00A74D91" w:rsidP="00A74D91">
      <w:pPr>
        <w:tabs>
          <w:tab w:val="left" w:pos="180"/>
        </w:tabs>
        <w:spacing w:line="360" w:lineRule="auto"/>
        <w:ind w:left="180"/>
        <w:jc w:val="both"/>
      </w:pPr>
      <w:r w:rsidRPr="00D85DAE">
        <w:t xml:space="preserve">за счет услуг  оказываемых населению  </w:t>
      </w:r>
      <w:r w:rsidRPr="00F1425F">
        <w:rPr>
          <w:color w:val="0D0D0D" w:themeColor="text1" w:themeTint="F2"/>
        </w:rPr>
        <w:t xml:space="preserve">- </w:t>
      </w:r>
      <w:r w:rsidR="00630DAA">
        <w:rPr>
          <w:color w:val="0D0D0D" w:themeColor="text1" w:themeTint="F2"/>
        </w:rPr>
        <w:t>1888,1</w:t>
      </w:r>
      <w:r w:rsidRPr="00D85DAE">
        <w:t>тыс</w:t>
      </w:r>
      <w:proofErr w:type="gramStart"/>
      <w:r w:rsidRPr="00D85DAE">
        <w:t>.р</w:t>
      </w:r>
      <w:proofErr w:type="gramEnd"/>
      <w:r w:rsidRPr="00D85DAE">
        <w:t>уб.</w:t>
      </w:r>
    </w:p>
    <w:p w:rsidR="002A50BB" w:rsidRDefault="002A50BB" w:rsidP="00A74D91">
      <w:pPr>
        <w:tabs>
          <w:tab w:val="left" w:pos="180"/>
        </w:tabs>
        <w:spacing w:line="360" w:lineRule="auto"/>
        <w:ind w:left="180"/>
        <w:jc w:val="both"/>
      </w:pPr>
    </w:p>
    <w:p w:rsidR="00F042E1" w:rsidRDefault="00F042E1" w:rsidP="00A74D91">
      <w:pPr>
        <w:tabs>
          <w:tab w:val="left" w:pos="180"/>
        </w:tabs>
        <w:spacing w:line="360" w:lineRule="auto"/>
        <w:ind w:left="180"/>
        <w:jc w:val="both"/>
      </w:pPr>
      <w:r w:rsidRPr="00D85DAE">
        <w:t>Фактически поступило денежных</w:t>
      </w:r>
      <w:r w:rsidR="00630DAA">
        <w:t xml:space="preserve"> средств за этот период – 6095,2</w:t>
      </w:r>
      <w:r w:rsidRPr="00D85DAE">
        <w:t xml:space="preserve"> тыс</w:t>
      </w:r>
      <w:proofErr w:type="gramStart"/>
      <w:r w:rsidRPr="00D85DAE">
        <w:t>.р</w:t>
      </w:r>
      <w:proofErr w:type="gramEnd"/>
      <w:r w:rsidRPr="00D85DAE">
        <w:t>уб., процент собираемости</w:t>
      </w:r>
      <w:r w:rsidR="00BD2C89">
        <w:t xml:space="preserve"> составил 88,2 % из данной суммы 591,6 тыс. руб. это:</w:t>
      </w:r>
    </w:p>
    <w:p w:rsidR="00BD2C89" w:rsidRDefault="00BD2C89" w:rsidP="00A74D91">
      <w:pPr>
        <w:tabs>
          <w:tab w:val="left" w:pos="180"/>
        </w:tabs>
        <w:spacing w:line="360" w:lineRule="auto"/>
        <w:ind w:left="180"/>
        <w:jc w:val="both"/>
      </w:pPr>
      <w:r>
        <w:t xml:space="preserve">- 250 тыс. руб. – оплата ЗАО «Красная Славянка» по мировому </w:t>
      </w:r>
      <w:proofErr w:type="gramStart"/>
      <w:r>
        <w:t>соглашению</w:t>
      </w:r>
      <w:proofErr w:type="gramEnd"/>
      <w:r>
        <w:t xml:space="preserve"> зарегистрированному в Арбитражном суде Новосибирской области</w:t>
      </w:r>
      <w:r w:rsidR="002A50BB">
        <w:t xml:space="preserve"> от 05.10.2018 г.;</w:t>
      </w:r>
    </w:p>
    <w:p w:rsidR="002A50BB" w:rsidRDefault="002A50BB" w:rsidP="002A50BB">
      <w:pPr>
        <w:tabs>
          <w:tab w:val="left" w:pos="180"/>
        </w:tabs>
        <w:spacing w:line="360" w:lineRule="auto"/>
        <w:ind w:left="180"/>
        <w:jc w:val="both"/>
      </w:pPr>
      <w:r>
        <w:t xml:space="preserve">- 91 тыс. руб. – оплата ЗАО «Красная Славянка» по мировому </w:t>
      </w:r>
      <w:proofErr w:type="gramStart"/>
      <w:r>
        <w:t>соглашению</w:t>
      </w:r>
      <w:proofErr w:type="gramEnd"/>
      <w:r>
        <w:t xml:space="preserve"> зарегистрированному в Арбитражном суде Новосибирской области от 05.10.2018 г.;</w:t>
      </w:r>
    </w:p>
    <w:p w:rsidR="002A50BB" w:rsidRDefault="002A50BB" w:rsidP="00A74D91">
      <w:pPr>
        <w:tabs>
          <w:tab w:val="left" w:pos="180"/>
        </w:tabs>
        <w:spacing w:line="360" w:lineRule="auto"/>
        <w:ind w:left="180"/>
        <w:jc w:val="both"/>
      </w:pPr>
      <w:r>
        <w:t>- 120,2 тыс. руб. – переплата за коммунальные услуги за декабрь Новомихайловская СОШ;</w:t>
      </w:r>
    </w:p>
    <w:p w:rsidR="002A50BB" w:rsidRDefault="002A50BB" w:rsidP="00A74D91">
      <w:pPr>
        <w:tabs>
          <w:tab w:val="left" w:pos="180"/>
        </w:tabs>
        <w:spacing w:line="360" w:lineRule="auto"/>
        <w:ind w:left="180"/>
        <w:jc w:val="both"/>
      </w:pPr>
      <w:r>
        <w:t>-10,4 тыс. руб. - переплата за коммунальные услуги за декабрь Библиотека;</w:t>
      </w:r>
    </w:p>
    <w:p w:rsidR="002A50BB" w:rsidRPr="00D85DAE" w:rsidRDefault="002A50BB" w:rsidP="00A74D91">
      <w:pPr>
        <w:tabs>
          <w:tab w:val="left" w:pos="180"/>
        </w:tabs>
        <w:spacing w:line="360" w:lineRule="auto"/>
        <w:ind w:left="180"/>
        <w:jc w:val="both"/>
      </w:pPr>
      <w:r>
        <w:t>- 26,9 тыс. руб. - переплата за коммунальные услуги за декабрь Новомихайловский СДК</w:t>
      </w:r>
    </w:p>
    <w:p w:rsidR="002A50BB" w:rsidRDefault="00A74D91" w:rsidP="00A74D91">
      <w:pPr>
        <w:spacing w:line="360" w:lineRule="auto"/>
        <w:jc w:val="both"/>
      </w:pPr>
      <w:r w:rsidRPr="00D85DAE">
        <w:t xml:space="preserve">     </w:t>
      </w:r>
      <w:r w:rsidR="002A50BB">
        <w:t>Оплата сторонней организацией (денежные средства поступившие за прошлые года от Службы судебных приставов</w:t>
      </w:r>
      <w:r w:rsidR="00DA2251">
        <w:t xml:space="preserve"> по </w:t>
      </w:r>
      <w:proofErr w:type="spellStart"/>
      <w:r w:rsidR="00DA2251">
        <w:t>Коченевскому</w:t>
      </w:r>
      <w:proofErr w:type="spellEnd"/>
      <w:r w:rsidR="00DA2251">
        <w:t xml:space="preserve"> району Новосибирской области по исковым производствам</w:t>
      </w:r>
      <w:proofErr w:type="gramStart"/>
      <w:r w:rsidR="00DA2251">
        <w:t xml:space="preserve"> )</w:t>
      </w:r>
      <w:proofErr w:type="gramEnd"/>
      <w:r w:rsidR="00DA2251">
        <w:t xml:space="preserve"> в сумме 156,2 тыс. руб.</w:t>
      </w:r>
      <w:r w:rsidRPr="00D85DAE">
        <w:t xml:space="preserve">       </w:t>
      </w:r>
    </w:p>
    <w:p w:rsidR="00A74D91" w:rsidRDefault="002A50BB" w:rsidP="00A74D91">
      <w:pPr>
        <w:spacing w:line="360" w:lineRule="auto"/>
        <w:jc w:val="both"/>
      </w:pPr>
      <w:r>
        <w:t xml:space="preserve">  </w:t>
      </w:r>
      <w:r w:rsidR="00A74D91" w:rsidRPr="00D85DAE">
        <w:t xml:space="preserve">Численность персонала предприятия составляет </w:t>
      </w:r>
      <w:r w:rsidR="00630DAA">
        <w:t>13</w:t>
      </w:r>
      <w:r w:rsidR="00A74D91" w:rsidRPr="00D85DAE">
        <w:t xml:space="preserve"> человек, из них на обсл</w:t>
      </w:r>
      <w:r w:rsidR="00EC1D25">
        <w:t>уживании водопроводных сетей – 2</w:t>
      </w:r>
      <w:r w:rsidR="00A74D91" w:rsidRPr="00D85DAE">
        <w:t xml:space="preserve"> человек</w:t>
      </w:r>
      <w:r w:rsidR="00EC1D25">
        <w:t>а</w:t>
      </w:r>
      <w:r w:rsidR="00A74D91" w:rsidRPr="00D85DAE">
        <w:t xml:space="preserve">, котельные и тепловые сети – </w:t>
      </w:r>
      <w:r w:rsidR="00630DAA">
        <w:t>5</w:t>
      </w:r>
      <w:r w:rsidR="00A74D91" w:rsidRPr="00D85DAE">
        <w:t xml:space="preserve"> человек,</w:t>
      </w:r>
      <w:r w:rsidR="00630DAA">
        <w:t xml:space="preserve"> общехозяйственный персонал- 3 человека</w:t>
      </w:r>
      <w:r w:rsidR="00012DAC">
        <w:t>,</w:t>
      </w:r>
      <w:r w:rsidR="00630DAA">
        <w:t xml:space="preserve"> </w:t>
      </w:r>
      <w:r w:rsidR="00A74D91" w:rsidRPr="00D85DAE">
        <w:t>в аппарате управления</w:t>
      </w:r>
      <w:r w:rsidR="00F042E1" w:rsidRPr="00D85DAE">
        <w:t xml:space="preserve"> 2 человека</w:t>
      </w:r>
      <w:r w:rsidR="00A74D91" w:rsidRPr="00D85DAE">
        <w:t xml:space="preserve"> – 1 руководитель и 1 бухгалтер. </w:t>
      </w:r>
    </w:p>
    <w:p w:rsidR="001D1FD0" w:rsidRDefault="001D1FD0" w:rsidP="00A74D91">
      <w:pPr>
        <w:spacing w:line="360" w:lineRule="auto"/>
        <w:jc w:val="both"/>
      </w:pPr>
      <w:r>
        <w:t xml:space="preserve">    За 2018 год была проведена следующая работа с должниками:</w:t>
      </w:r>
    </w:p>
    <w:p w:rsidR="001D1FD0" w:rsidRDefault="001D1FD0" w:rsidP="00A74D91">
      <w:pPr>
        <w:spacing w:line="360" w:lineRule="auto"/>
        <w:jc w:val="both"/>
      </w:pPr>
      <w:r>
        <w:t xml:space="preserve">    - составление и подача 2 исков в Арбитражный суд </w:t>
      </w:r>
      <w:proofErr w:type="gramStart"/>
      <w:r>
        <w:t>г</w:t>
      </w:r>
      <w:proofErr w:type="gramEnd"/>
      <w:r>
        <w:t xml:space="preserve">. Новосибирска на юридических </w:t>
      </w:r>
      <w:r w:rsidR="00EC1D25">
        <w:t>лиц по неоплате</w:t>
      </w:r>
      <w:r>
        <w:t xml:space="preserve"> коммунальных платежей;</w:t>
      </w:r>
    </w:p>
    <w:p w:rsidR="001D1FD0" w:rsidRDefault="001D1FD0" w:rsidP="00A74D91">
      <w:pPr>
        <w:spacing w:line="360" w:lineRule="auto"/>
        <w:jc w:val="both"/>
      </w:pPr>
      <w:r>
        <w:t xml:space="preserve">   - составление и подача 4 исков в Мировой суд Коченевского района НСО на </w:t>
      </w:r>
      <w:r w:rsidR="00EC1D25">
        <w:t>физических лиц по неоплате</w:t>
      </w:r>
      <w:r>
        <w:t xml:space="preserve"> коммунальных платежей;</w:t>
      </w:r>
    </w:p>
    <w:p w:rsidR="001D1FD0" w:rsidRDefault="001D1FD0" w:rsidP="00A74D91">
      <w:pPr>
        <w:spacing w:line="360" w:lineRule="auto"/>
        <w:jc w:val="both"/>
      </w:pPr>
      <w:r>
        <w:t xml:space="preserve">   - составлено и зарегистрировано </w:t>
      </w:r>
      <w:r w:rsidR="00EC1D25">
        <w:t>5</w:t>
      </w:r>
      <w:r>
        <w:t xml:space="preserve"> гарантийных писем по уплате задолженности по коммунальным платежам;</w:t>
      </w:r>
    </w:p>
    <w:p w:rsidR="001D1FD0" w:rsidRDefault="001D1FD0" w:rsidP="00A74D91">
      <w:pPr>
        <w:spacing w:line="360" w:lineRule="auto"/>
        <w:jc w:val="both"/>
      </w:pPr>
      <w:r>
        <w:t xml:space="preserve">  </w:t>
      </w:r>
      <w:proofErr w:type="gramStart"/>
      <w:r>
        <w:t xml:space="preserve">- </w:t>
      </w:r>
      <w:r w:rsidR="00EC1D25">
        <w:t>составлено  и  отданы под роспись 67 предупреждений о накопившейся задолженности;</w:t>
      </w:r>
      <w:proofErr w:type="gramEnd"/>
    </w:p>
    <w:p w:rsidR="00EC1D25" w:rsidRDefault="00EC1D25" w:rsidP="00A74D91">
      <w:pPr>
        <w:spacing w:line="360" w:lineRule="auto"/>
        <w:jc w:val="both"/>
      </w:pPr>
      <w:r>
        <w:t xml:space="preserve"> - составлено и отправлено заказным письмом 2 досудебные претензии юридическим лицам по неоплате коммунальных платежей;</w:t>
      </w:r>
    </w:p>
    <w:p w:rsidR="00EC1D25" w:rsidRDefault="00EC1D25" w:rsidP="00A74D91">
      <w:pPr>
        <w:spacing w:line="360" w:lineRule="auto"/>
        <w:jc w:val="both"/>
      </w:pPr>
      <w:r>
        <w:t>- составлено 5 досудебных претензий  на физических лиц по неоплате коммунальных платежей.</w:t>
      </w:r>
    </w:p>
    <w:p w:rsidR="00A74D91" w:rsidRPr="00D85DAE" w:rsidRDefault="00EC1D25" w:rsidP="00A74D91">
      <w:pPr>
        <w:spacing w:line="360" w:lineRule="auto"/>
        <w:jc w:val="both"/>
      </w:pPr>
      <w:r>
        <w:lastRenderedPageBreak/>
        <w:t xml:space="preserve">  </w:t>
      </w:r>
      <w:r w:rsidR="00A74D91" w:rsidRPr="00D85DAE">
        <w:t xml:space="preserve">Площадь отапливаемых жилых помещений составляет </w:t>
      </w:r>
      <w:r w:rsidR="00F350E7">
        <w:t>3852</w:t>
      </w:r>
      <w:r w:rsidR="00A74D91" w:rsidRPr="00D85DAE">
        <w:t xml:space="preserve"> м</w:t>
      </w:r>
      <w:proofErr w:type="gramStart"/>
      <w:r w:rsidR="00A74D91" w:rsidRPr="00D85DAE">
        <w:t>2</w:t>
      </w:r>
      <w:proofErr w:type="gramEnd"/>
      <w:r w:rsidR="00A74D91" w:rsidRPr="00D85DAE">
        <w:t xml:space="preserve">, проживает в домах с центральным отоплением </w:t>
      </w:r>
      <w:r w:rsidR="00012DAC" w:rsidRPr="0018206D">
        <w:t>1</w:t>
      </w:r>
      <w:r w:rsidR="005466C0" w:rsidRPr="0018206D">
        <w:t>56</w:t>
      </w:r>
      <w:r w:rsidR="0032512F" w:rsidRPr="00D85DAE">
        <w:t xml:space="preserve"> </w:t>
      </w:r>
      <w:r w:rsidR="00A74D91" w:rsidRPr="00D85DAE">
        <w:t>человек</w:t>
      </w:r>
      <w:r w:rsidR="0032512F" w:rsidRPr="00D85DAE">
        <w:t>а</w:t>
      </w:r>
      <w:r w:rsidR="00A74D91" w:rsidRPr="00D85DAE">
        <w:t xml:space="preserve">. Общее количество потребителей пользующих услугами водоснабжения </w:t>
      </w:r>
      <w:r w:rsidR="00583CAA" w:rsidRPr="00F1425F">
        <w:rPr>
          <w:color w:val="0D0D0D" w:themeColor="text1" w:themeTint="F2"/>
        </w:rPr>
        <w:t>8</w:t>
      </w:r>
      <w:r w:rsidR="00F350E7">
        <w:rPr>
          <w:color w:val="0D0D0D" w:themeColor="text1" w:themeTint="F2"/>
        </w:rPr>
        <w:t>42</w:t>
      </w:r>
      <w:r w:rsidR="00012DAC">
        <w:rPr>
          <w:color w:val="0D0D0D" w:themeColor="text1" w:themeTint="F2"/>
        </w:rPr>
        <w:t xml:space="preserve"> </w:t>
      </w:r>
      <w:r w:rsidR="00A74D91" w:rsidRPr="00D85DAE">
        <w:t>человек</w:t>
      </w:r>
      <w:r w:rsidR="00012DAC">
        <w:t>а</w:t>
      </w:r>
      <w:r w:rsidR="00A74D91" w:rsidRPr="00D85DAE">
        <w:t xml:space="preserve">. </w:t>
      </w:r>
    </w:p>
    <w:p w:rsidR="00A74D91" w:rsidRPr="00281007" w:rsidRDefault="00F350E7" w:rsidP="00A74D91">
      <w:pPr>
        <w:spacing w:line="360" w:lineRule="auto"/>
        <w:jc w:val="both"/>
      </w:pPr>
      <w:r>
        <w:t xml:space="preserve">За 12 </w:t>
      </w:r>
      <w:r w:rsidR="0032512F" w:rsidRPr="00D85DAE">
        <w:t>месяцев 2018 года отпущено тепловой энергии всем потребителям</w:t>
      </w:r>
      <w:r w:rsidR="002D7FC8">
        <w:t xml:space="preserve"> 2,</w:t>
      </w:r>
      <w:r>
        <w:t>747</w:t>
      </w:r>
      <w:r w:rsidR="002D7FC8" w:rsidRPr="002D7FC8">
        <w:t xml:space="preserve"> </w:t>
      </w:r>
      <w:r w:rsidR="002D7FC8">
        <w:t>тыс</w:t>
      </w:r>
      <w:proofErr w:type="gramStart"/>
      <w:r w:rsidR="002D7FC8">
        <w:t>.</w:t>
      </w:r>
      <w:r>
        <w:t>Г</w:t>
      </w:r>
      <w:proofErr w:type="gramEnd"/>
      <w:r>
        <w:t>кал на сумму 4657,5</w:t>
      </w:r>
      <w:r w:rsidR="0032512F" w:rsidRPr="00D85DAE">
        <w:t xml:space="preserve"> тыс.руб., в том</w:t>
      </w:r>
      <w:r>
        <w:t xml:space="preserve"> числе населению отпущено – 737</w:t>
      </w:r>
      <w:r w:rsidR="0032512F" w:rsidRPr="00D85DAE">
        <w:t xml:space="preserve"> Гкал. на </w:t>
      </w:r>
      <w:r>
        <w:t>сумму 1249,6</w:t>
      </w:r>
      <w:r w:rsidR="002D7FC8" w:rsidRPr="002D7FC8">
        <w:t xml:space="preserve"> </w:t>
      </w:r>
      <w:r w:rsidR="007B2A89" w:rsidRPr="00D85DAE">
        <w:t xml:space="preserve">тыс.руб. </w:t>
      </w:r>
      <w:r w:rsidR="00A74D91" w:rsidRPr="00D85DAE">
        <w:t>Тариф на тепловую энергию по МУП</w:t>
      </w:r>
      <w:r w:rsidR="002D7FC8" w:rsidRPr="002D7FC8">
        <w:t xml:space="preserve"> </w:t>
      </w:r>
      <w:r w:rsidR="00A74D91" w:rsidRPr="00D85DAE">
        <w:t>«</w:t>
      </w:r>
      <w:r>
        <w:t>Новомихайловское ЖКХ</w:t>
      </w:r>
      <w:r w:rsidR="00A74D91" w:rsidRPr="00D85DAE">
        <w:t xml:space="preserve">» составляет </w:t>
      </w:r>
      <w:r>
        <w:t>1695,47</w:t>
      </w:r>
      <w:r w:rsidR="00A74D91" w:rsidRPr="00D85DAE">
        <w:t xml:space="preserve">руб./1 Гкал, </w:t>
      </w:r>
      <w:r w:rsidR="007B2A89" w:rsidRPr="00D85DAE">
        <w:t xml:space="preserve">фактическая </w:t>
      </w:r>
      <w:r w:rsidR="00A74D91" w:rsidRPr="00D85DAE">
        <w:t xml:space="preserve">себестоимость 1 Гкал за </w:t>
      </w:r>
      <w:r>
        <w:t>12</w:t>
      </w:r>
      <w:r w:rsidR="007B2A89" w:rsidRPr="00D85DAE">
        <w:t xml:space="preserve"> месяцев</w:t>
      </w:r>
      <w:r w:rsidR="00A74D91" w:rsidRPr="00D85DAE">
        <w:t xml:space="preserve"> составила </w:t>
      </w:r>
      <w:r>
        <w:t>2409,36</w:t>
      </w:r>
      <w:r w:rsidR="00D846A6" w:rsidRPr="00281007">
        <w:t xml:space="preserve"> руб.</w:t>
      </w:r>
      <w:r w:rsidR="007B2A89" w:rsidRPr="00281007">
        <w:t xml:space="preserve">, что на </w:t>
      </w:r>
      <w:r>
        <w:t xml:space="preserve">713,89 </w:t>
      </w:r>
      <w:r w:rsidR="007B2A89" w:rsidRPr="00281007">
        <w:t>руб.</w:t>
      </w:r>
      <w:r w:rsidR="002D7FC8" w:rsidRPr="002D7FC8">
        <w:t xml:space="preserve"> </w:t>
      </w:r>
      <w:r w:rsidR="007B2A89" w:rsidRPr="00281007">
        <w:t xml:space="preserve">выше утвержденного тарифа. </w:t>
      </w:r>
    </w:p>
    <w:p w:rsidR="007B2A89" w:rsidRPr="00D85DAE" w:rsidRDefault="00012DAC" w:rsidP="00A74D91">
      <w:pPr>
        <w:spacing w:line="360" w:lineRule="auto"/>
        <w:jc w:val="both"/>
      </w:pPr>
      <w:r w:rsidRPr="00012DAC">
        <w:t>Расходы по теплоснабжению составили 6618,5 тыс</w:t>
      </w:r>
      <w:proofErr w:type="gramStart"/>
      <w:r w:rsidRPr="00012DAC">
        <w:t>.р</w:t>
      </w:r>
      <w:proofErr w:type="gramEnd"/>
      <w:r w:rsidRPr="00012DAC">
        <w:t>уб.</w:t>
      </w:r>
      <w:r>
        <w:t xml:space="preserve"> </w:t>
      </w:r>
      <w:r w:rsidR="007B2A89" w:rsidRPr="00D85DAE">
        <w:t xml:space="preserve">Значительное превышение фактических затрат над плановыми получено по статье расходов «Топливо» и </w:t>
      </w:r>
      <w:r>
        <w:t>«Э</w:t>
      </w:r>
      <w:r w:rsidR="007B2A89" w:rsidRPr="00D85DAE">
        <w:t>лектроэнерг</w:t>
      </w:r>
      <w:r w:rsidR="00F350E7">
        <w:t>ия</w:t>
      </w:r>
      <w:r>
        <w:t>»</w:t>
      </w:r>
      <w:r w:rsidR="00F350E7">
        <w:t>. За период с января по декабрь 2018 года израсходовано 1372,1 тонн угля на сумму 3224,5</w:t>
      </w:r>
      <w:r w:rsidR="007B2A89" w:rsidRPr="00D85DAE">
        <w:t xml:space="preserve"> тыс</w:t>
      </w:r>
      <w:proofErr w:type="gramStart"/>
      <w:r w:rsidR="007B2A89" w:rsidRPr="00D85DAE">
        <w:t>.р</w:t>
      </w:r>
      <w:proofErr w:type="gramEnd"/>
      <w:r w:rsidR="007B2A89" w:rsidRPr="00D85DAE">
        <w:t>уб., стоимость одной тонны с у</w:t>
      </w:r>
      <w:r w:rsidR="00F350E7">
        <w:t>четом доставки составила 2545,2</w:t>
      </w:r>
      <w:r w:rsidR="007B2A89" w:rsidRPr="00D85DAE">
        <w:t xml:space="preserve"> руб.</w:t>
      </w:r>
      <w:r w:rsidRPr="00012DAC">
        <w:t xml:space="preserve"> </w:t>
      </w:r>
      <w:r>
        <w:t xml:space="preserve"> </w:t>
      </w:r>
      <w:r w:rsidRPr="00012DAC">
        <w:t xml:space="preserve">Таким образом  за 12 месяцев 2018 года  </w:t>
      </w:r>
      <w:r>
        <w:t>по теплоснабжению</w:t>
      </w:r>
      <w:r w:rsidRPr="00012DAC">
        <w:t xml:space="preserve">  получены убытки в сумме </w:t>
      </w:r>
      <w:r>
        <w:t>1961</w:t>
      </w:r>
      <w:r w:rsidRPr="00012DAC">
        <w:t xml:space="preserve"> тыс.руб.</w:t>
      </w:r>
    </w:p>
    <w:p w:rsidR="00D846A6" w:rsidRDefault="00F350E7" w:rsidP="00A74D91">
      <w:pPr>
        <w:spacing w:line="360" w:lineRule="auto"/>
        <w:jc w:val="both"/>
        <w:rPr>
          <w:color w:val="0D0D0D" w:themeColor="text1" w:themeTint="F2"/>
        </w:rPr>
      </w:pPr>
      <w:r>
        <w:t>По водоснабжению отпущено 34,947</w:t>
      </w:r>
      <w:r w:rsidR="009A3CA3" w:rsidRPr="00D85DAE">
        <w:t xml:space="preserve"> тыс</w:t>
      </w:r>
      <w:proofErr w:type="gramStart"/>
      <w:r w:rsidR="009A3CA3" w:rsidRPr="00D85DAE">
        <w:t>.к</w:t>
      </w:r>
      <w:proofErr w:type="gramEnd"/>
      <w:r w:rsidR="009A3CA3" w:rsidRPr="00D85DAE">
        <w:t>уб.м. в</w:t>
      </w:r>
      <w:r>
        <w:t>оды, в том числе населению  26,372</w:t>
      </w:r>
      <w:r w:rsidR="009A3CA3" w:rsidRPr="00D85DAE">
        <w:t xml:space="preserve"> тыс.куб.м., количество человек пользующихся услуг</w:t>
      </w:r>
      <w:r>
        <w:t>ами водоснабжения составляет 842</w:t>
      </w:r>
      <w:r w:rsidR="009A3CA3" w:rsidRPr="00D85DAE">
        <w:t xml:space="preserve"> человек</w:t>
      </w:r>
      <w:r w:rsidR="00012DAC">
        <w:t>а</w:t>
      </w:r>
      <w:r w:rsidR="009A3CA3" w:rsidRPr="00D85DAE">
        <w:t>. Всего доходы от услуг по</w:t>
      </w:r>
      <w:r w:rsidR="008301A4">
        <w:t xml:space="preserve"> водоснабжению составили за 12 месяцев 2018 года 846,1</w:t>
      </w:r>
      <w:r w:rsidR="009A3CA3" w:rsidRPr="00D85DAE">
        <w:t xml:space="preserve"> тыс</w:t>
      </w:r>
      <w:proofErr w:type="gramStart"/>
      <w:r w:rsidR="009A3CA3" w:rsidRPr="00D85DAE">
        <w:t>.</w:t>
      </w:r>
      <w:r w:rsidR="008301A4">
        <w:t>р</w:t>
      </w:r>
      <w:proofErr w:type="gramEnd"/>
      <w:r w:rsidR="008301A4">
        <w:t>уб., в том числе населению 638,5</w:t>
      </w:r>
      <w:r w:rsidR="00D85DAE">
        <w:t xml:space="preserve"> тыс.руб.    </w:t>
      </w:r>
      <w:r w:rsidR="00A74D91" w:rsidRPr="00D85DAE">
        <w:t xml:space="preserve">По водоснабжению  тариф составляет </w:t>
      </w:r>
      <w:r w:rsidR="008301A4">
        <w:t>24,21</w:t>
      </w:r>
      <w:r w:rsidR="00A74D91" w:rsidRPr="00D85DAE">
        <w:t xml:space="preserve">руб/ 1 куб.м. , </w:t>
      </w:r>
      <w:r w:rsidR="009A3CA3" w:rsidRPr="00D85DAE">
        <w:t xml:space="preserve">фактическая </w:t>
      </w:r>
      <w:r w:rsidR="00A74D91" w:rsidRPr="00D85DAE">
        <w:t xml:space="preserve">себестоимость за </w:t>
      </w:r>
      <w:r w:rsidR="008301A4">
        <w:t>12</w:t>
      </w:r>
      <w:r w:rsidR="00A74D91" w:rsidRPr="00D85DAE">
        <w:t xml:space="preserve"> месяц</w:t>
      </w:r>
      <w:r w:rsidR="009A3CA3" w:rsidRPr="00D85DAE">
        <w:t>ев</w:t>
      </w:r>
      <w:r w:rsidR="00A74D91" w:rsidRPr="00D85DAE">
        <w:t xml:space="preserve"> составила </w:t>
      </w:r>
      <w:r w:rsidR="008301A4">
        <w:rPr>
          <w:color w:val="0D0D0D" w:themeColor="text1" w:themeTint="F2"/>
        </w:rPr>
        <w:t>47,43</w:t>
      </w:r>
      <w:r w:rsidR="00A74D91" w:rsidRPr="00D846A6">
        <w:rPr>
          <w:color w:val="0D0D0D" w:themeColor="text1" w:themeTint="F2"/>
        </w:rPr>
        <w:t xml:space="preserve"> руб. за 1 куб.м.</w:t>
      </w:r>
      <w:r w:rsidR="00012DAC">
        <w:rPr>
          <w:color w:val="0D0D0D" w:themeColor="text1" w:themeTint="F2"/>
        </w:rPr>
        <w:t xml:space="preserve">, что на 23,22 </w:t>
      </w:r>
      <w:r w:rsidR="00012DAC" w:rsidRPr="00012DAC">
        <w:rPr>
          <w:color w:val="0D0D0D" w:themeColor="text1" w:themeTint="F2"/>
        </w:rPr>
        <w:t>руб</w:t>
      </w:r>
      <w:r w:rsidR="00012DAC">
        <w:rPr>
          <w:color w:val="0D0D0D" w:themeColor="text1" w:themeTint="F2"/>
        </w:rPr>
        <w:t>. выше утвержденного тарифа.</w:t>
      </w:r>
    </w:p>
    <w:p w:rsidR="00A74D91" w:rsidRDefault="00012DAC" w:rsidP="00A74D91">
      <w:pPr>
        <w:spacing w:line="360" w:lineRule="auto"/>
        <w:jc w:val="both"/>
        <w:rPr>
          <w:color w:val="0D0D0D" w:themeColor="text1" w:themeTint="F2"/>
        </w:rPr>
      </w:pPr>
      <w:r w:rsidRPr="00012DAC">
        <w:t xml:space="preserve">Расходы по </w:t>
      </w:r>
      <w:r>
        <w:t xml:space="preserve">водоснабжению </w:t>
      </w:r>
      <w:r w:rsidRPr="00012DAC">
        <w:t xml:space="preserve">составили </w:t>
      </w:r>
      <w:r>
        <w:t>1657,7</w:t>
      </w:r>
      <w:r w:rsidRPr="00012DAC">
        <w:t xml:space="preserve"> тыс</w:t>
      </w:r>
      <w:proofErr w:type="gramStart"/>
      <w:r w:rsidRPr="00012DAC">
        <w:t>.р</w:t>
      </w:r>
      <w:proofErr w:type="gramEnd"/>
      <w:r w:rsidRPr="00012DAC">
        <w:t xml:space="preserve">уб. </w:t>
      </w:r>
      <w:r>
        <w:t>П</w:t>
      </w:r>
      <w:r w:rsidRPr="00012DAC">
        <w:t>ревышение фактических затрат над плановыми получено по статье расходов «Электроэнергия</w:t>
      </w:r>
      <w:r>
        <w:t>»</w:t>
      </w:r>
      <w:r w:rsidR="00E21060">
        <w:t xml:space="preserve">. </w:t>
      </w:r>
      <w:r w:rsidR="008301A4">
        <w:t>Таким образом  за 12</w:t>
      </w:r>
      <w:r w:rsidR="00A74D91" w:rsidRPr="00D85DAE">
        <w:t xml:space="preserve"> месяц</w:t>
      </w:r>
      <w:r w:rsidR="009A3CA3" w:rsidRPr="00D85DAE">
        <w:t>ев</w:t>
      </w:r>
      <w:r w:rsidR="00A74D91" w:rsidRPr="00D85DAE">
        <w:t xml:space="preserve"> 2018 года  </w:t>
      </w:r>
      <w:r>
        <w:t>по водоснабжению</w:t>
      </w:r>
      <w:r w:rsidR="009A3CA3" w:rsidRPr="00D85DAE">
        <w:t xml:space="preserve"> </w:t>
      </w:r>
      <w:r w:rsidR="00A74D91" w:rsidRPr="00D85DAE">
        <w:t xml:space="preserve"> получены убытки в сумме </w:t>
      </w:r>
      <w:r w:rsidR="008301A4">
        <w:rPr>
          <w:color w:val="0D0D0D" w:themeColor="text1" w:themeTint="F2"/>
        </w:rPr>
        <w:t>811,6</w:t>
      </w:r>
      <w:r w:rsidR="00D846A6" w:rsidRPr="00D846A6">
        <w:rPr>
          <w:color w:val="0D0D0D" w:themeColor="text1" w:themeTint="F2"/>
        </w:rPr>
        <w:t xml:space="preserve"> </w:t>
      </w:r>
      <w:r w:rsidR="00A74D91" w:rsidRPr="00D846A6">
        <w:rPr>
          <w:color w:val="0D0D0D" w:themeColor="text1" w:themeTint="F2"/>
        </w:rPr>
        <w:t>тыс</w:t>
      </w:r>
      <w:proofErr w:type="gramStart"/>
      <w:r w:rsidR="00A74D91" w:rsidRPr="00D846A6">
        <w:rPr>
          <w:color w:val="0D0D0D" w:themeColor="text1" w:themeTint="F2"/>
        </w:rPr>
        <w:t>.р</w:t>
      </w:r>
      <w:proofErr w:type="gramEnd"/>
      <w:r w:rsidR="00A74D91" w:rsidRPr="00D846A6">
        <w:rPr>
          <w:color w:val="0D0D0D" w:themeColor="text1" w:themeTint="F2"/>
        </w:rPr>
        <w:t>уб.</w:t>
      </w:r>
    </w:p>
    <w:p w:rsidR="00E21060" w:rsidRDefault="00E2106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В целом по предприятию получены убытки в сумме 2772,6 тыс</w:t>
      </w:r>
      <w:proofErr w:type="gramStart"/>
      <w:r>
        <w:rPr>
          <w:color w:val="0D0D0D" w:themeColor="text1" w:themeTint="F2"/>
        </w:rPr>
        <w:t>.р</w:t>
      </w:r>
      <w:proofErr w:type="gramEnd"/>
      <w:r>
        <w:rPr>
          <w:color w:val="0D0D0D" w:themeColor="text1" w:themeTint="F2"/>
        </w:rPr>
        <w:t>уб.</w:t>
      </w:r>
    </w:p>
    <w:p w:rsidR="00281007" w:rsidRDefault="00281007" w:rsidP="00A74D91">
      <w:pPr>
        <w:spacing w:line="360" w:lineRule="auto"/>
        <w:jc w:val="both"/>
        <w:rPr>
          <w:color w:val="0D0D0D" w:themeColor="text1" w:themeTint="F2"/>
        </w:rPr>
      </w:pP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</w:p>
    <w:p w:rsidR="00620163" w:rsidRDefault="0062016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За 2018 год МУП «Новомихайловское ЖКХ» выполнило следующие работы:</w:t>
      </w:r>
    </w:p>
    <w:p w:rsidR="00620163" w:rsidRDefault="0062016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1. Текущий ремонт </w:t>
      </w:r>
      <w:r w:rsidR="002259E0">
        <w:rPr>
          <w:color w:val="0D0D0D" w:themeColor="text1" w:themeTint="F2"/>
        </w:rPr>
        <w:t>котельной в период отопительного сезона 2017/2018 г.: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- ремонт гидравлики циркуляционного насоса путем замены сальниковой набивки;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- ремонт и замена затворной арматуры 1-го котла;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- ремонт дымососного устройства.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2. Ремонт теплотрассы по ул. Зеленая (замена соединительной муфты).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3. Капитальный ремонт затворной арматуры в колодце по ул. Советская (полная замена с металла на пластик).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4. Утепление теплотрассы с попутной вырубкой кустарников.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5. Замена набивки циркуляционного насоса.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6. Ремонт щита управления 2-го котла.</w:t>
      </w:r>
    </w:p>
    <w:p w:rsidR="002259E0" w:rsidRDefault="002259E0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7. </w:t>
      </w:r>
      <w:r w:rsidR="00972883">
        <w:rPr>
          <w:color w:val="0D0D0D" w:themeColor="text1" w:themeTint="F2"/>
        </w:rPr>
        <w:t xml:space="preserve">Замена радиального вентилятора </w:t>
      </w:r>
      <w:proofErr w:type="spellStart"/>
      <w:r w:rsidR="00972883">
        <w:rPr>
          <w:color w:val="0D0D0D" w:themeColor="text1" w:themeTint="F2"/>
        </w:rPr>
        <w:t>поддува</w:t>
      </w:r>
      <w:proofErr w:type="spellEnd"/>
      <w:r w:rsidR="00972883">
        <w:rPr>
          <w:color w:val="0D0D0D" w:themeColor="text1" w:themeTint="F2"/>
        </w:rPr>
        <w:t xml:space="preserve"> котла.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8. Замена гидравлики 2-го резервного насоса.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9. Ремонт электродвигателя 2-го резервного насоса.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10. Восстановительные работы термоизоляционного слоя котла.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11. Ремонт </w:t>
      </w:r>
      <w:proofErr w:type="gramStart"/>
      <w:r>
        <w:rPr>
          <w:color w:val="0D0D0D" w:themeColor="text1" w:themeTint="F2"/>
        </w:rPr>
        <w:t>угольной</w:t>
      </w:r>
      <w:proofErr w:type="gram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электротали</w:t>
      </w:r>
      <w:proofErr w:type="spellEnd"/>
      <w:r>
        <w:rPr>
          <w:color w:val="0D0D0D" w:themeColor="text1" w:themeTint="F2"/>
        </w:rPr>
        <w:t>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12. Ремонт пускового двигателя </w:t>
      </w:r>
      <w:proofErr w:type="spellStart"/>
      <w:r>
        <w:rPr>
          <w:color w:val="0D0D0D" w:themeColor="text1" w:themeTint="F2"/>
        </w:rPr>
        <w:t>дизельгенератора</w:t>
      </w:r>
      <w:proofErr w:type="spellEnd"/>
      <w:r>
        <w:rPr>
          <w:color w:val="0D0D0D" w:themeColor="text1" w:themeTint="F2"/>
        </w:rPr>
        <w:t>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13. Замена глубинного насоса скважины в д. </w:t>
      </w:r>
      <w:proofErr w:type="spellStart"/>
      <w:r>
        <w:rPr>
          <w:color w:val="0D0D0D" w:themeColor="text1" w:themeTint="F2"/>
        </w:rPr>
        <w:t>Ермиловка</w:t>
      </w:r>
      <w:proofErr w:type="spellEnd"/>
      <w:r>
        <w:rPr>
          <w:color w:val="0D0D0D" w:themeColor="text1" w:themeTint="F2"/>
        </w:rPr>
        <w:t>.</w:t>
      </w:r>
    </w:p>
    <w:p w:rsidR="00972883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14. Замена и ремонт глубинного насоса скважины по ул. Центральная.</w:t>
      </w:r>
    </w:p>
    <w:p w:rsidR="00972883" w:rsidRPr="00D846A6" w:rsidRDefault="00972883" w:rsidP="00A74D91">
      <w:p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15. Устранение порывов на </w:t>
      </w:r>
      <w:proofErr w:type="spellStart"/>
      <w:r>
        <w:rPr>
          <w:color w:val="0D0D0D" w:themeColor="text1" w:themeTint="F2"/>
        </w:rPr>
        <w:t>водосетях</w:t>
      </w:r>
      <w:proofErr w:type="spellEnd"/>
      <w:r>
        <w:rPr>
          <w:color w:val="0D0D0D" w:themeColor="text1" w:themeTint="F2"/>
        </w:rPr>
        <w:t xml:space="preserve"> (5 порывов).</w:t>
      </w:r>
    </w:p>
    <w:p w:rsidR="00972883" w:rsidRDefault="00A74D91" w:rsidP="00A74D91">
      <w:pPr>
        <w:spacing w:line="360" w:lineRule="auto"/>
        <w:jc w:val="both"/>
      </w:pPr>
      <w:r w:rsidRPr="00D85DAE">
        <w:t xml:space="preserve">     </w:t>
      </w:r>
    </w:p>
    <w:p w:rsidR="00D96FA8" w:rsidRPr="00D96FA8" w:rsidRDefault="00D96FA8" w:rsidP="00D96FA8">
      <w:pPr>
        <w:spacing w:line="360" w:lineRule="auto"/>
        <w:jc w:val="both"/>
        <w:rPr>
          <w:b/>
          <w:color w:val="0D0D0D" w:themeColor="text1" w:themeTint="F2"/>
        </w:rPr>
      </w:pPr>
      <w:r w:rsidRPr="00D96FA8">
        <w:rPr>
          <w:b/>
        </w:rPr>
        <w:t>Оплата материалов для текущих ремонтов –</w:t>
      </w:r>
      <w:r w:rsidRPr="00D96FA8">
        <w:rPr>
          <w:b/>
          <w:color w:val="0D0D0D" w:themeColor="text1" w:themeTint="F2"/>
        </w:rPr>
        <w:t>608,6тыс</w:t>
      </w:r>
      <w:proofErr w:type="gramStart"/>
      <w:r w:rsidRPr="00D96FA8">
        <w:rPr>
          <w:b/>
          <w:color w:val="0D0D0D" w:themeColor="text1" w:themeTint="F2"/>
        </w:rPr>
        <w:t>.р</w:t>
      </w:r>
      <w:proofErr w:type="gramEnd"/>
      <w:r w:rsidRPr="00D96FA8">
        <w:rPr>
          <w:b/>
          <w:color w:val="0D0D0D" w:themeColor="text1" w:themeTint="F2"/>
        </w:rPr>
        <w:t>уб</w:t>
      </w:r>
      <w:r w:rsidRPr="00D96FA8">
        <w:rPr>
          <w:b/>
        </w:rPr>
        <w:t xml:space="preserve">   </w:t>
      </w:r>
      <w:r>
        <w:rPr>
          <w:b/>
        </w:rPr>
        <w:t>за январь –декабрь 2018</w:t>
      </w:r>
      <w:r w:rsidRPr="00D96FA8">
        <w:rPr>
          <w:b/>
        </w:rPr>
        <w:t xml:space="preserve"> </w:t>
      </w:r>
      <w:r>
        <w:rPr>
          <w:b/>
        </w:rPr>
        <w:t xml:space="preserve"> года</w:t>
      </w:r>
      <w:r w:rsidRPr="00D96FA8">
        <w:rPr>
          <w:b/>
        </w:rPr>
        <w:t xml:space="preserve">                                                                        </w:t>
      </w:r>
    </w:p>
    <w:p w:rsidR="00972883" w:rsidRDefault="00972883" w:rsidP="00A74D91">
      <w:pPr>
        <w:spacing w:line="360" w:lineRule="auto"/>
        <w:jc w:val="both"/>
      </w:pPr>
    </w:p>
    <w:p w:rsidR="00972883" w:rsidRDefault="00972883" w:rsidP="00A74D91">
      <w:pPr>
        <w:spacing w:line="360" w:lineRule="auto"/>
        <w:jc w:val="both"/>
      </w:pPr>
    </w:p>
    <w:p w:rsidR="00A74D91" w:rsidRPr="00D85DAE" w:rsidRDefault="00A74D91" w:rsidP="00A74D91">
      <w:pPr>
        <w:spacing w:line="360" w:lineRule="auto"/>
        <w:jc w:val="both"/>
      </w:pPr>
      <w:r w:rsidRPr="00D85DAE">
        <w:t xml:space="preserve">Получено денежных средств </w:t>
      </w:r>
      <w:r w:rsidR="008301A4">
        <w:t>за 12</w:t>
      </w:r>
      <w:r w:rsidR="009A3CA3" w:rsidRPr="00D85DAE">
        <w:t xml:space="preserve"> месяцев 2018 года </w:t>
      </w:r>
      <w:r w:rsidRPr="00D85DAE">
        <w:t>:</w:t>
      </w:r>
      <w:r w:rsidR="008301A4">
        <w:rPr>
          <w:color w:val="0D0D0D" w:themeColor="text1" w:themeTint="F2"/>
        </w:rPr>
        <w:t>6095,2</w:t>
      </w:r>
      <w:r w:rsidRPr="00D85DAE">
        <w:t>тыс</w:t>
      </w:r>
      <w:proofErr w:type="gramStart"/>
      <w:r w:rsidRPr="00D85DAE">
        <w:t>.р</w:t>
      </w:r>
      <w:proofErr w:type="gramEnd"/>
      <w:r w:rsidRPr="00D85DAE">
        <w:t>уб</w:t>
      </w:r>
    </w:p>
    <w:p w:rsidR="00A74D91" w:rsidRPr="00D85DAE" w:rsidRDefault="00A74D91" w:rsidP="00A74D91">
      <w:pPr>
        <w:spacing w:line="360" w:lineRule="auto"/>
        <w:ind w:left="426"/>
        <w:jc w:val="both"/>
      </w:pPr>
      <w:r w:rsidRPr="00D85DAE">
        <w:t>Направлено:</w:t>
      </w:r>
    </w:p>
    <w:p w:rsidR="00A74D91" w:rsidRPr="00D85DAE" w:rsidRDefault="00A74D91" w:rsidP="00A74D91">
      <w:pPr>
        <w:numPr>
          <w:ilvl w:val="0"/>
          <w:numId w:val="5"/>
        </w:numPr>
        <w:spacing w:line="360" w:lineRule="auto"/>
        <w:jc w:val="both"/>
      </w:pPr>
      <w:r w:rsidRPr="00D85DAE">
        <w:t xml:space="preserve">На выплату заработной платы </w:t>
      </w:r>
      <w:r w:rsidR="00583CAA">
        <w:t>–</w:t>
      </w:r>
      <w:r w:rsidR="00861639">
        <w:rPr>
          <w:color w:val="0D0D0D" w:themeColor="text1" w:themeTint="F2"/>
        </w:rPr>
        <w:t>1</w:t>
      </w:r>
      <w:r w:rsidR="006312D8">
        <w:rPr>
          <w:color w:val="0D0D0D" w:themeColor="text1" w:themeTint="F2"/>
        </w:rPr>
        <w:t>895</w:t>
      </w:r>
      <w:r w:rsidRPr="00D85DAE">
        <w:t>тыс</w:t>
      </w:r>
      <w:proofErr w:type="gramStart"/>
      <w:r w:rsidRPr="00D85DAE">
        <w:t>.р</w:t>
      </w:r>
      <w:proofErr w:type="gramEnd"/>
      <w:r w:rsidRPr="00D85DAE">
        <w:t>уб</w:t>
      </w:r>
    </w:p>
    <w:p w:rsidR="00A74D91" w:rsidRPr="00D85DAE" w:rsidRDefault="00A74D91" w:rsidP="00A74D91">
      <w:pPr>
        <w:numPr>
          <w:ilvl w:val="0"/>
          <w:numId w:val="5"/>
        </w:numPr>
        <w:spacing w:line="360" w:lineRule="auto"/>
        <w:jc w:val="both"/>
      </w:pPr>
      <w:r w:rsidRPr="00D85DAE">
        <w:t xml:space="preserve">На оплату задолженности по углю </w:t>
      </w:r>
      <w:r w:rsidR="00F1425F">
        <w:t>–</w:t>
      </w:r>
      <w:r w:rsidR="006312D8">
        <w:rPr>
          <w:color w:val="0D0D0D" w:themeColor="text1" w:themeTint="F2"/>
        </w:rPr>
        <w:t>1118,4</w:t>
      </w:r>
      <w:r w:rsidRPr="00D85DAE">
        <w:t>тыс</w:t>
      </w:r>
      <w:proofErr w:type="gramStart"/>
      <w:r w:rsidRPr="00D85DAE">
        <w:t>.р</w:t>
      </w:r>
      <w:proofErr w:type="gramEnd"/>
      <w:r w:rsidRPr="00D85DAE">
        <w:t>уб</w:t>
      </w:r>
    </w:p>
    <w:p w:rsidR="00A74D91" w:rsidRPr="00D85DAE" w:rsidRDefault="00A74D91" w:rsidP="00A74D91">
      <w:pPr>
        <w:numPr>
          <w:ilvl w:val="0"/>
          <w:numId w:val="5"/>
        </w:numPr>
        <w:spacing w:line="360" w:lineRule="auto"/>
        <w:jc w:val="both"/>
      </w:pPr>
      <w:r w:rsidRPr="00D85DAE">
        <w:t xml:space="preserve">На оплату электроэнергии </w:t>
      </w:r>
      <w:r w:rsidR="00F1425F" w:rsidRPr="00F1425F">
        <w:rPr>
          <w:color w:val="0D0D0D" w:themeColor="text1" w:themeTint="F2"/>
        </w:rPr>
        <w:t>–1</w:t>
      </w:r>
      <w:r w:rsidR="006312D8">
        <w:rPr>
          <w:color w:val="0D0D0D" w:themeColor="text1" w:themeTint="F2"/>
        </w:rPr>
        <w:t>034,4</w:t>
      </w:r>
      <w:r w:rsidRPr="00D85DAE">
        <w:t>тыс</w:t>
      </w:r>
      <w:proofErr w:type="gramStart"/>
      <w:r w:rsidRPr="00D85DAE">
        <w:t>.р</w:t>
      </w:r>
      <w:proofErr w:type="gramEnd"/>
      <w:r w:rsidRPr="00D85DAE">
        <w:t>уб.</w:t>
      </w:r>
    </w:p>
    <w:p w:rsidR="00A74D91" w:rsidRPr="00D85DAE" w:rsidRDefault="00A74D91" w:rsidP="00A74D91">
      <w:pPr>
        <w:numPr>
          <w:ilvl w:val="0"/>
          <w:numId w:val="5"/>
        </w:numPr>
        <w:spacing w:line="360" w:lineRule="auto"/>
        <w:jc w:val="both"/>
      </w:pPr>
      <w:r w:rsidRPr="00D85DAE">
        <w:t xml:space="preserve">Оплата за доставку угля </w:t>
      </w:r>
      <w:r w:rsidR="0096034C">
        <w:rPr>
          <w:color w:val="0D0D0D" w:themeColor="text1" w:themeTint="F2"/>
        </w:rPr>
        <w:t>–267,8</w:t>
      </w:r>
      <w:r w:rsidRPr="00F1425F">
        <w:rPr>
          <w:color w:val="0D0D0D" w:themeColor="text1" w:themeTint="F2"/>
        </w:rPr>
        <w:t>тыс</w:t>
      </w:r>
      <w:proofErr w:type="gramStart"/>
      <w:r w:rsidRPr="00F1425F">
        <w:rPr>
          <w:color w:val="0D0D0D" w:themeColor="text1" w:themeTint="F2"/>
        </w:rPr>
        <w:t>.р</w:t>
      </w:r>
      <w:proofErr w:type="gramEnd"/>
      <w:r w:rsidRPr="00F1425F">
        <w:rPr>
          <w:color w:val="0D0D0D" w:themeColor="text1" w:themeTint="F2"/>
        </w:rPr>
        <w:t>уб</w:t>
      </w:r>
    </w:p>
    <w:p w:rsidR="00F1425F" w:rsidRPr="00D96FA8" w:rsidRDefault="00117BDD" w:rsidP="00D96FA8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t>Оплата</w:t>
      </w:r>
      <w:r w:rsidR="00A74D91" w:rsidRPr="00D85DAE">
        <w:t xml:space="preserve"> материалов для текущих ремонтов </w:t>
      </w:r>
      <w:r w:rsidR="00F1425F">
        <w:t>–</w:t>
      </w:r>
      <w:r w:rsidR="00D96FA8">
        <w:rPr>
          <w:color w:val="0D0D0D" w:themeColor="text1" w:themeTint="F2"/>
        </w:rPr>
        <w:t>608,6</w:t>
      </w:r>
      <w:r w:rsidR="00A74D91" w:rsidRPr="00F1425F">
        <w:rPr>
          <w:color w:val="0D0D0D" w:themeColor="text1" w:themeTint="F2"/>
        </w:rPr>
        <w:t>тыс</w:t>
      </w:r>
      <w:proofErr w:type="gramStart"/>
      <w:r w:rsidR="00A74D91" w:rsidRPr="00F1425F">
        <w:rPr>
          <w:color w:val="0D0D0D" w:themeColor="text1" w:themeTint="F2"/>
        </w:rPr>
        <w:t>.р</w:t>
      </w:r>
      <w:proofErr w:type="gramEnd"/>
      <w:r w:rsidR="00A74D91" w:rsidRPr="00F1425F">
        <w:rPr>
          <w:color w:val="0D0D0D" w:themeColor="text1" w:themeTint="F2"/>
        </w:rPr>
        <w:t>уб</w:t>
      </w:r>
      <w:r w:rsidR="00D96FA8">
        <w:t xml:space="preserve">                                                                            </w:t>
      </w:r>
    </w:p>
    <w:p w:rsidR="00A74D91" w:rsidRPr="00F5355D" w:rsidRDefault="00F1425F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 w:rsidRPr="00F5355D">
        <w:rPr>
          <w:color w:val="0D0D0D" w:themeColor="text1" w:themeTint="F2"/>
        </w:rPr>
        <w:t xml:space="preserve"> Оплата за </w:t>
      </w:r>
      <w:r w:rsidR="00A74D91" w:rsidRPr="00F5355D">
        <w:rPr>
          <w:color w:val="0D0D0D" w:themeColor="text1" w:themeTint="F2"/>
        </w:rPr>
        <w:t xml:space="preserve"> негативное в</w:t>
      </w:r>
      <w:r w:rsidR="00F5355D" w:rsidRPr="00F5355D">
        <w:rPr>
          <w:color w:val="0D0D0D" w:themeColor="text1" w:themeTint="F2"/>
        </w:rPr>
        <w:t>о</w:t>
      </w:r>
      <w:r w:rsidR="0035019B">
        <w:rPr>
          <w:color w:val="0D0D0D" w:themeColor="text1" w:themeTint="F2"/>
        </w:rPr>
        <w:t>здействие на атмосферу  -2,5</w:t>
      </w:r>
      <w:r w:rsidR="00A74D91" w:rsidRPr="00F5355D">
        <w:rPr>
          <w:color w:val="0D0D0D" w:themeColor="text1" w:themeTint="F2"/>
        </w:rPr>
        <w:t>тыс</w:t>
      </w:r>
      <w:proofErr w:type="gramStart"/>
      <w:r w:rsidR="00A74D91" w:rsidRPr="00F5355D">
        <w:rPr>
          <w:color w:val="0D0D0D" w:themeColor="text1" w:themeTint="F2"/>
        </w:rPr>
        <w:t>.р</w:t>
      </w:r>
      <w:proofErr w:type="gramEnd"/>
      <w:r w:rsidR="00A74D91" w:rsidRPr="00F5355D">
        <w:rPr>
          <w:color w:val="0D0D0D" w:themeColor="text1" w:themeTint="F2"/>
        </w:rPr>
        <w:t>уб.</w:t>
      </w:r>
    </w:p>
    <w:p w:rsidR="00A74D91" w:rsidRPr="00F5355D" w:rsidRDefault="006312D8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Оплата налогов- 481,1</w:t>
      </w:r>
      <w:r w:rsidR="00F5355D" w:rsidRPr="00F5355D">
        <w:rPr>
          <w:color w:val="0D0D0D" w:themeColor="text1" w:themeTint="F2"/>
        </w:rPr>
        <w:t xml:space="preserve"> </w:t>
      </w:r>
      <w:r w:rsidR="00A74D91" w:rsidRPr="00F5355D">
        <w:rPr>
          <w:color w:val="0D0D0D" w:themeColor="text1" w:themeTint="F2"/>
        </w:rPr>
        <w:t>тыс</w:t>
      </w:r>
      <w:proofErr w:type="gramStart"/>
      <w:r w:rsidR="00A74D91" w:rsidRPr="00F5355D">
        <w:rPr>
          <w:color w:val="0D0D0D" w:themeColor="text1" w:themeTint="F2"/>
        </w:rPr>
        <w:t>.р</w:t>
      </w:r>
      <w:proofErr w:type="gramEnd"/>
      <w:r w:rsidR="00A74D91" w:rsidRPr="00F5355D">
        <w:rPr>
          <w:color w:val="0D0D0D" w:themeColor="text1" w:themeTint="F2"/>
        </w:rPr>
        <w:t>уб.</w:t>
      </w:r>
    </w:p>
    <w:p w:rsidR="00F5355D" w:rsidRDefault="006312D8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Услуги связи</w:t>
      </w:r>
      <w:r w:rsidR="001B2A78">
        <w:rPr>
          <w:color w:val="0D0D0D" w:themeColor="text1" w:themeTint="F2"/>
        </w:rPr>
        <w:t xml:space="preserve"> -17,9</w:t>
      </w:r>
      <w:r w:rsidR="00122713">
        <w:rPr>
          <w:color w:val="0D0D0D" w:themeColor="text1" w:themeTint="F2"/>
        </w:rPr>
        <w:t xml:space="preserve"> тыс</w:t>
      </w:r>
      <w:proofErr w:type="gramStart"/>
      <w:r w:rsidR="00122713">
        <w:rPr>
          <w:color w:val="0D0D0D" w:themeColor="text1" w:themeTint="F2"/>
        </w:rPr>
        <w:t>.</w:t>
      </w:r>
      <w:r w:rsidR="00F5355D" w:rsidRPr="00F5355D">
        <w:rPr>
          <w:color w:val="0D0D0D" w:themeColor="text1" w:themeTint="F2"/>
        </w:rPr>
        <w:t>р</w:t>
      </w:r>
      <w:proofErr w:type="gramEnd"/>
      <w:r w:rsidR="00F5355D" w:rsidRPr="00F5355D">
        <w:rPr>
          <w:color w:val="0D0D0D" w:themeColor="text1" w:themeTint="F2"/>
        </w:rPr>
        <w:t>уб.</w:t>
      </w:r>
    </w:p>
    <w:p w:rsidR="0035019B" w:rsidRDefault="0035019B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% за обслуживание организации-237,2</w:t>
      </w:r>
      <w:r w:rsidR="00122713">
        <w:rPr>
          <w:color w:val="0D0D0D" w:themeColor="text1" w:themeTint="F2"/>
        </w:rPr>
        <w:t>тыс</w:t>
      </w:r>
      <w:proofErr w:type="gramStart"/>
      <w:r w:rsidR="00122713">
        <w:rPr>
          <w:color w:val="0D0D0D" w:themeColor="text1" w:themeTint="F2"/>
        </w:rPr>
        <w:t>.р</w:t>
      </w:r>
      <w:proofErr w:type="gramEnd"/>
      <w:r w:rsidR="00122713">
        <w:rPr>
          <w:color w:val="0D0D0D" w:themeColor="text1" w:themeTint="F2"/>
        </w:rPr>
        <w:t>уб.</w:t>
      </w:r>
    </w:p>
    <w:p w:rsidR="009360CE" w:rsidRDefault="009360CE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Услуги банка-20,9</w:t>
      </w:r>
      <w:r w:rsidR="00545666">
        <w:rPr>
          <w:color w:val="0D0D0D" w:themeColor="text1" w:themeTint="F2"/>
        </w:rPr>
        <w:t>тыс</w:t>
      </w:r>
      <w:proofErr w:type="gramStart"/>
      <w:r w:rsidR="00545666">
        <w:rPr>
          <w:color w:val="0D0D0D" w:themeColor="text1" w:themeTint="F2"/>
        </w:rPr>
        <w:t>.р</w:t>
      </w:r>
      <w:proofErr w:type="gramEnd"/>
      <w:r w:rsidR="00545666">
        <w:rPr>
          <w:color w:val="0D0D0D" w:themeColor="text1" w:themeTint="F2"/>
        </w:rPr>
        <w:t>уб.</w:t>
      </w:r>
    </w:p>
    <w:p w:rsidR="00545666" w:rsidRDefault="00545666" w:rsidP="00A74D91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Юридических услуг-30тыс</w:t>
      </w:r>
      <w:proofErr w:type="gramStart"/>
      <w:r>
        <w:rPr>
          <w:color w:val="0D0D0D" w:themeColor="text1" w:themeTint="F2"/>
        </w:rPr>
        <w:t>.р</w:t>
      </w:r>
      <w:proofErr w:type="gramEnd"/>
      <w:r>
        <w:rPr>
          <w:color w:val="0D0D0D" w:themeColor="text1" w:themeTint="F2"/>
        </w:rPr>
        <w:t>уб.</w:t>
      </w:r>
    </w:p>
    <w:p w:rsidR="00A74D91" w:rsidRDefault="00E53220" w:rsidP="00E21060">
      <w:pPr>
        <w:numPr>
          <w:ilvl w:val="0"/>
          <w:numId w:val="5"/>
        </w:numPr>
        <w:spacing w:line="360" w:lineRule="auto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Оплата госпошлины-17,3руб.</w:t>
      </w:r>
    </w:p>
    <w:p w:rsidR="00E21060" w:rsidRPr="00E21060" w:rsidRDefault="00E21060" w:rsidP="00E21060">
      <w:pPr>
        <w:spacing w:line="360" w:lineRule="auto"/>
        <w:ind w:left="1146"/>
        <w:jc w:val="both"/>
        <w:rPr>
          <w:color w:val="0D0D0D" w:themeColor="text1" w:themeTint="F2"/>
        </w:rPr>
      </w:pPr>
    </w:p>
    <w:p w:rsidR="005466C0" w:rsidRPr="00D85DAE" w:rsidRDefault="00A74D91" w:rsidP="005466C0">
      <w:pPr>
        <w:spacing w:line="360" w:lineRule="auto"/>
        <w:jc w:val="both"/>
        <w:outlineLvl w:val="0"/>
        <w:rPr>
          <w:b/>
        </w:rPr>
      </w:pPr>
      <w:r w:rsidRPr="00D85DAE">
        <w:t xml:space="preserve"> </w:t>
      </w:r>
      <w:r w:rsidR="005466C0">
        <w:rPr>
          <w:b/>
        </w:rPr>
        <w:t>Было получено субсидий из районного бюджета в сумме 2584,833 тыс. руб. из них 1100</w:t>
      </w:r>
      <w:r w:rsidR="005466C0" w:rsidRPr="00D85DAE">
        <w:rPr>
          <w:b/>
        </w:rPr>
        <w:t xml:space="preserve"> тыс</w:t>
      </w:r>
      <w:proofErr w:type="gramStart"/>
      <w:r w:rsidR="005466C0" w:rsidRPr="00D85DAE">
        <w:rPr>
          <w:b/>
        </w:rPr>
        <w:t>.р</w:t>
      </w:r>
      <w:proofErr w:type="gramEnd"/>
      <w:r w:rsidR="005466C0" w:rsidRPr="00D85DAE">
        <w:rPr>
          <w:b/>
        </w:rPr>
        <w:t>уб. на подготовку к отопительному сезону,</w:t>
      </w:r>
      <w:r w:rsidR="005466C0">
        <w:rPr>
          <w:b/>
        </w:rPr>
        <w:t xml:space="preserve"> которая</w:t>
      </w:r>
      <w:r w:rsidR="005466C0" w:rsidRPr="00D85DAE">
        <w:rPr>
          <w:b/>
        </w:rPr>
        <w:t xml:space="preserve"> пошла на погашение задолженности за уголь</w:t>
      </w:r>
      <w:r w:rsidR="005466C0">
        <w:rPr>
          <w:b/>
        </w:rPr>
        <w:t xml:space="preserve"> в ОАО «НТК», 1484,833 тыс. руб. на погашение задолженности по налогам.</w:t>
      </w:r>
    </w:p>
    <w:p w:rsidR="00A74D91" w:rsidRPr="00D85DAE" w:rsidRDefault="00A74D91" w:rsidP="00A74D91">
      <w:pPr>
        <w:spacing w:line="360" w:lineRule="auto"/>
        <w:jc w:val="both"/>
      </w:pPr>
      <w:r w:rsidRPr="00D85DAE">
        <w:t xml:space="preserve"> </w:t>
      </w:r>
      <w:r w:rsidR="005466C0">
        <w:t xml:space="preserve"> </w:t>
      </w:r>
      <w:r w:rsidRPr="00D85DAE">
        <w:t xml:space="preserve">Средняя заработная плата по предприятию составила за </w:t>
      </w:r>
      <w:r w:rsidR="001B2A78">
        <w:t>12</w:t>
      </w:r>
      <w:r w:rsidRPr="00D85DAE">
        <w:t>месяц</w:t>
      </w:r>
      <w:r w:rsidR="009A3CA3" w:rsidRPr="00D85DAE">
        <w:t>ев</w:t>
      </w:r>
      <w:r w:rsidRPr="00D85DAE">
        <w:t xml:space="preserve"> – </w:t>
      </w:r>
      <w:r w:rsidR="001B2A78">
        <w:t>14348,08</w:t>
      </w:r>
      <w:r w:rsidRPr="00D85DAE">
        <w:t xml:space="preserve"> рубл</w:t>
      </w:r>
      <w:r w:rsidR="009A3CA3" w:rsidRPr="00D85DAE">
        <w:t>ей</w:t>
      </w:r>
      <w:r w:rsidRPr="00D85DAE">
        <w:t>.</w:t>
      </w:r>
    </w:p>
    <w:p w:rsidR="00A74D91" w:rsidRPr="00D85DAE" w:rsidRDefault="00A74D91" w:rsidP="00A74D91">
      <w:pPr>
        <w:spacing w:line="360" w:lineRule="auto"/>
        <w:jc w:val="both"/>
      </w:pPr>
      <w:r w:rsidRPr="00D85DAE">
        <w:rPr>
          <w:b/>
        </w:rPr>
        <w:t>Дебиторская задолженность  по</w:t>
      </w:r>
      <w:r w:rsidR="002D7FC8">
        <w:rPr>
          <w:b/>
        </w:rPr>
        <w:t xml:space="preserve"> </w:t>
      </w:r>
      <w:r w:rsidRPr="00D85DAE">
        <w:rPr>
          <w:b/>
        </w:rPr>
        <w:t>состоянию на 01.0</w:t>
      </w:r>
      <w:r w:rsidR="002D7FC8">
        <w:rPr>
          <w:b/>
        </w:rPr>
        <w:t>1</w:t>
      </w:r>
      <w:r w:rsidRPr="00D85DAE">
        <w:rPr>
          <w:b/>
        </w:rPr>
        <w:t>.201</w:t>
      </w:r>
      <w:r w:rsidR="002D7FC8">
        <w:rPr>
          <w:b/>
        </w:rPr>
        <w:t>9</w:t>
      </w:r>
      <w:r w:rsidRPr="00D85DAE">
        <w:rPr>
          <w:b/>
        </w:rPr>
        <w:t xml:space="preserve">г. </w:t>
      </w:r>
      <w:r w:rsidR="009840EA" w:rsidRPr="00D85DAE">
        <w:rPr>
          <w:b/>
        </w:rPr>
        <w:t xml:space="preserve">-   </w:t>
      </w:r>
      <w:r w:rsidR="00EA3704">
        <w:rPr>
          <w:b/>
        </w:rPr>
        <w:t xml:space="preserve">1622,5 </w:t>
      </w:r>
      <w:r w:rsidRPr="00D85DAE">
        <w:rPr>
          <w:b/>
        </w:rPr>
        <w:t>тыс</w:t>
      </w:r>
      <w:proofErr w:type="gramStart"/>
      <w:r w:rsidRPr="00D85DAE">
        <w:rPr>
          <w:b/>
        </w:rPr>
        <w:t>.р</w:t>
      </w:r>
      <w:proofErr w:type="gramEnd"/>
      <w:r w:rsidRPr="00D85DAE">
        <w:rPr>
          <w:b/>
        </w:rPr>
        <w:t xml:space="preserve">уб., </w:t>
      </w:r>
      <w:r w:rsidRPr="00D85DAE">
        <w:t xml:space="preserve"> в том числе задолженность населения за коммунальные услуги составляет – </w:t>
      </w:r>
      <w:r w:rsidR="00EA3704">
        <w:t xml:space="preserve">978 </w:t>
      </w:r>
      <w:r w:rsidRPr="00D85DAE">
        <w:t>тыс.руб.</w:t>
      </w:r>
    </w:p>
    <w:p w:rsidR="00E21060" w:rsidRDefault="00A74D91" w:rsidP="00A74D91">
      <w:pPr>
        <w:spacing w:line="360" w:lineRule="auto"/>
        <w:jc w:val="both"/>
        <w:outlineLvl w:val="0"/>
      </w:pPr>
      <w:r w:rsidRPr="00D85DAE">
        <w:rPr>
          <w:b/>
        </w:rPr>
        <w:t>Кредиторская задолженность по состоянию на 01.0</w:t>
      </w:r>
      <w:r w:rsidR="00861639">
        <w:rPr>
          <w:b/>
        </w:rPr>
        <w:t>1.2019</w:t>
      </w:r>
      <w:r w:rsidRPr="00D85DAE">
        <w:rPr>
          <w:b/>
        </w:rPr>
        <w:t xml:space="preserve">г  – </w:t>
      </w:r>
      <w:r w:rsidR="00E53220">
        <w:rPr>
          <w:b/>
        </w:rPr>
        <w:t>1949,5</w:t>
      </w:r>
      <w:r w:rsidRPr="00D85DAE">
        <w:rPr>
          <w:b/>
        </w:rPr>
        <w:t>тыс</w:t>
      </w:r>
      <w:proofErr w:type="gramStart"/>
      <w:r w:rsidRPr="00D85DAE">
        <w:rPr>
          <w:b/>
        </w:rPr>
        <w:t>.р</w:t>
      </w:r>
      <w:proofErr w:type="gramEnd"/>
      <w:r w:rsidR="00122713">
        <w:rPr>
          <w:b/>
        </w:rPr>
        <w:t xml:space="preserve">уб. . </w:t>
      </w:r>
      <w:r w:rsidR="00122713" w:rsidRPr="00E21060">
        <w:t xml:space="preserve">в том числе </w:t>
      </w:r>
      <w:r w:rsidR="00E21060" w:rsidRPr="00E21060">
        <w:t xml:space="preserve">293,9 тыс. руб.; </w:t>
      </w:r>
      <w:r w:rsidR="00122713" w:rsidRPr="00E21060">
        <w:t>задолженность</w:t>
      </w:r>
      <w:r w:rsidR="00E21060">
        <w:t xml:space="preserve"> </w:t>
      </w:r>
      <w:r w:rsidR="00122713" w:rsidRPr="00E21060">
        <w:t>по</w:t>
      </w:r>
      <w:r w:rsidR="00E21060">
        <w:t xml:space="preserve"> </w:t>
      </w:r>
      <w:r w:rsidR="00122713" w:rsidRPr="00E21060">
        <w:t xml:space="preserve">налогам </w:t>
      </w:r>
    </w:p>
    <w:p w:rsidR="00E21060" w:rsidRDefault="00122713" w:rsidP="00A74D91">
      <w:pPr>
        <w:spacing w:line="360" w:lineRule="auto"/>
        <w:jc w:val="both"/>
        <w:outlineLvl w:val="0"/>
      </w:pPr>
      <w:r w:rsidRPr="00E21060">
        <w:t>30</w:t>
      </w:r>
      <w:r w:rsidR="00E21060">
        <w:t xml:space="preserve"> </w:t>
      </w:r>
      <w:proofErr w:type="spellStart"/>
      <w:r w:rsidRPr="00E21060">
        <w:t>тыс</w:t>
      </w:r>
      <w:proofErr w:type="gramStart"/>
      <w:r w:rsidRPr="00E21060">
        <w:t>.р</w:t>
      </w:r>
      <w:proofErr w:type="gramEnd"/>
      <w:r w:rsidRPr="00E21060">
        <w:t>уб</w:t>
      </w:r>
      <w:proofErr w:type="spellEnd"/>
      <w:r w:rsidRPr="00E21060">
        <w:t xml:space="preserve"> </w:t>
      </w:r>
      <w:proofErr w:type="spellStart"/>
      <w:r w:rsidRPr="00E21060">
        <w:t>Роспотребнадзор</w:t>
      </w:r>
      <w:proofErr w:type="spellEnd"/>
      <w:r w:rsidRPr="00E21060">
        <w:t>;</w:t>
      </w:r>
    </w:p>
    <w:p w:rsidR="00E21060" w:rsidRDefault="00122713" w:rsidP="00A74D91">
      <w:pPr>
        <w:spacing w:line="360" w:lineRule="auto"/>
        <w:jc w:val="both"/>
        <w:outlineLvl w:val="0"/>
      </w:pPr>
      <w:r w:rsidRPr="00E21060">
        <w:t>60</w:t>
      </w:r>
      <w:r w:rsidR="00E21060">
        <w:t xml:space="preserve"> </w:t>
      </w:r>
      <w:proofErr w:type="spellStart"/>
      <w:r w:rsidRPr="00E21060">
        <w:t>тыс.руб</w:t>
      </w:r>
      <w:proofErr w:type="gramStart"/>
      <w:r w:rsidRPr="00E21060">
        <w:t>.У</w:t>
      </w:r>
      <w:proofErr w:type="gramEnd"/>
      <w:r w:rsidRPr="00E21060">
        <w:t>ФС</w:t>
      </w:r>
      <w:proofErr w:type="spellEnd"/>
      <w:r w:rsidR="00E21060">
        <w:t xml:space="preserve"> </w:t>
      </w:r>
      <w:r w:rsidRPr="00E21060">
        <w:t>по Надзору в сфере защиты прав потребителя;</w:t>
      </w:r>
    </w:p>
    <w:p w:rsidR="00E21060" w:rsidRDefault="009A3CA3" w:rsidP="00A74D91">
      <w:pPr>
        <w:spacing w:line="360" w:lineRule="auto"/>
        <w:jc w:val="both"/>
        <w:outlineLvl w:val="0"/>
      </w:pPr>
      <w:r w:rsidRPr="00E21060">
        <w:lastRenderedPageBreak/>
        <w:t xml:space="preserve"> </w:t>
      </w:r>
      <w:r w:rsidR="003D1D1E" w:rsidRPr="00E21060">
        <w:t>96</w:t>
      </w:r>
      <w:r w:rsidR="00E21060">
        <w:t xml:space="preserve"> </w:t>
      </w:r>
      <w:r w:rsidR="003D1D1E" w:rsidRPr="00E21060">
        <w:t>тыс</w:t>
      </w:r>
      <w:proofErr w:type="gramStart"/>
      <w:r w:rsidR="003D1D1E" w:rsidRPr="00E21060">
        <w:t>.р</w:t>
      </w:r>
      <w:proofErr w:type="gramEnd"/>
      <w:r w:rsidR="003D1D1E" w:rsidRPr="00E21060">
        <w:t>уб</w:t>
      </w:r>
      <w:r w:rsidR="00E21060">
        <w:t>.</w:t>
      </w:r>
      <w:r w:rsidR="003D1D1E" w:rsidRPr="00E21060">
        <w:t xml:space="preserve"> - ИП Бояркин; </w:t>
      </w:r>
    </w:p>
    <w:p w:rsidR="00E21060" w:rsidRDefault="00E21060" w:rsidP="00A74D91">
      <w:pPr>
        <w:spacing w:line="360" w:lineRule="auto"/>
        <w:jc w:val="both"/>
        <w:outlineLvl w:val="0"/>
      </w:pPr>
      <w:r>
        <w:t xml:space="preserve"> 49,6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.ООО «</w:t>
      </w:r>
      <w:r w:rsidR="003D1D1E" w:rsidRPr="00E21060">
        <w:t>Гидроагрегат»</w:t>
      </w:r>
      <w:r w:rsidR="009A3CA3" w:rsidRPr="00E21060">
        <w:t>;</w:t>
      </w:r>
      <w:r w:rsidR="003D1D1E" w:rsidRPr="00E21060">
        <w:t xml:space="preserve"> </w:t>
      </w:r>
    </w:p>
    <w:p w:rsidR="00E21060" w:rsidRDefault="003D1D1E" w:rsidP="00A74D91">
      <w:pPr>
        <w:spacing w:line="360" w:lineRule="auto"/>
        <w:jc w:val="both"/>
        <w:outlineLvl w:val="0"/>
      </w:pPr>
      <w:r w:rsidRPr="00E21060">
        <w:t>114</w:t>
      </w:r>
      <w:r w:rsidR="00E21060">
        <w:t xml:space="preserve"> </w:t>
      </w:r>
      <w:r w:rsidRPr="00E21060">
        <w:t>тыс</w:t>
      </w:r>
      <w:proofErr w:type="gramStart"/>
      <w:r w:rsidRPr="00E21060">
        <w:t>.р</w:t>
      </w:r>
      <w:proofErr w:type="gramEnd"/>
      <w:r w:rsidRPr="00E21060">
        <w:t>уб.</w:t>
      </w:r>
      <w:r w:rsidR="00E21060">
        <w:t xml:space="preserve"> </w:t>
      </w:r>
      <w:r w:rsidRPr="00E21060">
        <w:t xml:space="preserve">Коченевский </w:t>
      </w:r>
      <w:proofErr w:type="spellStart"/>
      <w:r w:rsidRPr="00E21060">
        <w:t>Агроснаб</w:t>
      </w:r>
      <w:proofErr w:type="spellEnd"/>
      <w:r w:rsidRPr="00E21060">
        <w:t>;</w:t>
      </w:r>
      <w:r w:rsidR="009A3CA3" w:rsidRPr="00E21060">
        <w:t xml:space="preserve"> </w:t>
      </w:r>
    </w:p>
    <w:p w:rsidR="00A74D91" w:rsidRPr="00E21060" w:rsidRDefault="003D1D1E" w:rsidP="00A74D91">
      <w:pPr>
        <w:spacing w:line="360" w:lineRule="auto"/>
        <w:jc w:val="both"/>
        <w:outlineLvl w:val="0"/>
      </w:pPr>
      <w:r w:rsidRPr="00E21060">
        <w:t>214</w:t>
      </w:r>
      <w:r w:rsidR="00E21060">
        <w:t xml:space="preserve"> тыс</w:t>
      </w:r>
      <w:proofErr w:type="gramStart"/>
      <w:r w:rsidR="00E21060">
        <w:t>.р</w:t>
      </w:r>
      <w:proofErr w:type="gramEnd"/>
      <w:r w:rsidR="00E21060">
        <w:t xml:space="preserve">уб. </w:t>
      </w:r>
      <w:r w:rsidR="00D85DAE" w:rsidRPr="00E21060">
        <w:t xml:space="preserve"> </w:t>
      </w:r>
      <w:proofErr w:type="spellStart"/>
      <w:r w:rsidR="00D85DAE" w:rsidRPr="00E21060">
        <w:t>зар.плата</w:t>
      </w:r>
      <w:proofErr w:type="spellEnd"/>
      <w:r w:rsidRPr="00E21060">
        <w:t xml:space="preserve"> (декабрь</w:t>
      </w:r>
      <w:r w:rsidR="00E21060">
        <w:t xml:space="preserve"> </w:t>
      </w:r>
      <w:r w:rsidRPr="00E21060">
        <w:t>2018</w:t>
      </w:r>
      <w:r w:rsidR="0019267A" w:rsidRPr="00E21060">
        <w:t>)</w:t>
      </w:r>
      <w:r w:rsidR="00D85DAE" w:rsidRPr="00E21060">
        <w:t>.</w:t>
      </w:r>
    </w:p>
    <w:p w:rsidR="0019267A" w:rsidRPr="00147797" w:rsidRDefault="00E21060" w:rsidP="00A74D91">
      <w:pPr>
        <w:spacing w:line="360" w:lineRule="auto"/>
        <w:jc w:val="both"/>
        <w:outlineLvl w:val="0"/>
      </w:pPr>
      <w:r w:rsidRPr="00E21060">
        <w:t>1092,0 тыс</w:t>
      </w:r>
      <w:proofErr w:type="gramStart"/>
      <w:r w:rsidRPr="00E21060">
        <w:t>.р</w:t>
      </w:r>
      <w:proofErr w:type="gramEnd"/>
      <w:r w:rsidRPr="00E21060">
        <w:t xml:space="preserve">уб. ОАО «НТК» </w:t>
      </w:r>
    </w:p>
    <w:p w:rsidR="0060539E" w:rsidRDefault="001D1FD0" w:rsidP="001D1FD0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1FD0" w:rsidRPr="001D1FD0" w:rsidRDefault="0060539E" w:rsidP="001D1FD0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FD0" w:rsidRPr="001D1FD0">
        <w:rPr>
          <w:rFonts w:ascii="Times New Roman" w:hAnsi="Times New Roman" w:cs="Times New Roman"/>
          <w:sz w:val="24"/>
          <w:szCs w:val="24"/>
        </w:rPr>
        <w:t>Мероприятия, планируемые по улучшению финансово экономической деятельности предприятия: Работа с населением, взыскание задол</w:t>
      </w:r>
      <w:r w:rsidR="001D1FD0">
        <w:rPr>
          <w:rFonts w:ascii="Times New Roman" w:hAnsi="Times New Roman" w:cs="Times New Roman"/>
          <w:sz w:val="24"/>
          <w:szCs w:val="24"/>
        </w:rPr>
        <w:t>женности за коммунальные услуги (в том числе в судебном порядке),</w:t>
      </w:r>
      <w:r w:rsidR="001D1FD0" w:rsidRPr="001D1FD0">
        <w:rPr>
          <w:rFonts w:ascii="Times New Roman" w:hAnsi="Times New Roman" w:cs="Times New Roman"/>
          <w:sz w:val="24"/>
          <w:szCs w:val="24"/>
        </w:rPr>
        <w:t xml:space="preserve"> проверка технического состояния счетчиков.</w:t>
      </w:r>
    </w:p>
    <w:p w:rsidR="001D1FD0" w:rsidRPr="001D1FD0" w:rsidRDefault="001D1FD0" w:rsidP="001D1FD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FD0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 xml:space="preserve">е рейдов по улицам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Новомихайловка</w:t>
      </w:r>
      <w:proofErr w:type="gramEnd"/>
      <w:r w:rsidRPr="001D1FD0">
        <w:rPr>
          <w:rFonts w:ascii="Times New Roman" w:hAnsi="Times New Roman" w:cs="Times New Roman"/>
          <w:sz w:val="24"/>
          <w:szCs w:val="24"/>
        </w:rPr>
        <w:t xml:space="preserve"> по выявлению не санкционированных врезок в ц</w:t>
      </w:r>
      <w:r>
        <w:rPr>
          <w:rFonts w:ascii="Times New Roman" w:hAnsi="Times New Roman" w:cs="Times New Roman"/>
          <w:sz w:val="24"/>
          <w:szCs w:val="24"/>
        </w:rPr>
        <w:t>ентральные сети водоснабжения</w:t>
      </w:r>
      <w:r w:rsidRPr="001D1FD0">
        <w:rPr>
          <w:rFonts w:ascii="Times New Roman" w:hAnsi="Times New Roman" w:cs="Times New Roman"/>
          <w:sz w:val="24"/>
          <w:szCs w:val="24"/>
        </w:rPr>
        <w:t>.</w:t>
      </w:r>
    </w:p>
    <w:p w:rsidR="001D1FD0" w:rsidRDefault="001D1FD0" w:rsidP="001D1FD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FD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азмещение на информационных стендах списков</w:t>
      </w:r>
      <w:r w:rsidRPr="001D1FD0">
        <w:rPr>
          <w:rFonts w:ascii="Times New Roman" w:hAnsi="Times New Roman" w:cs="Times New Roman"/>
          <w:sz w:val="24"/>
          <w:szCs w:val="24"/>
        </w:rPr>
        <w:t xml:space="preserve"> адресов должников.</w:t>
      </w:r>
    </w:p>
    <w:p w:rsidR="001D1FD0" w:rsidRDefault="001D1FD0" w:rsidP="001D1FD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совместных рейдов с Федеральной службой судебных приставов по адресам должников.</w:t>
      </w:r>
    </w:p>
    <w:p w:rsidR="001D1FD0" w:rsidRPr="001D1FD0" w:rsidRDefault="001D1FD0" w:rsidP="001D1FD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профилактических бесед с должниками и т.д.</w:t>
      </w:r>
    </w:p>
    <w:p w:rsidR="00A74D91" w:rsidRPr="001D1FD0" w:rsidRDefault="00A74D91" w:rsidP="00A74D91">
      <w:pPr>
        <w:spacing w:line="360" w:lineRule="auto"/>
      </w:pPr>
    </w:p>
    <w:p w:rsidR="00A74D91" w:rsidRPr="0019267A" w:rsidRDefault="00A74D91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С января по март 2019 года была проведена следующая работа: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устранение порыва по ул. </w:t>
      </w:r>
      <w:proofErr w:type="gramStart"/>
      <w:r>
        <w:rPr>
          <w:sz w:val="22"/>
          <w:szCs w:val="22"/>
        </w:rPr>
        <w:t>Центральная</w:t>
      </w:r>
      <w:proofErr w:type="gramEnd"/>
      <w:r>
        <w:rPr>
          <w:sz w:val="22"/>
          <w:szCs w:val="22"/>
        </w:rPr>
        <w:t xml:space="preserve"> (наземные сети);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порыв по ул. </w:t>
      </w:r>
      <w:proofErr w:type="gramStart"/>
      <w:r>
        <w:rPr>
          <w:sz w:val="22"/>
          <w:szCs w:val="22"/>
        </w:rPr>
        <w:t>Советская</w:t>
      </w:r>
      <w:proofErr w:type="gramEnd"/>
      <w:r>
        <w:rPr>
          <w:sz w:val="22"/>
          <w:szCs w:val="22"/>
        </w:rPr>
        <w:t xml:space="preserve"> в колодце;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замена </w:t>
      </w:r>
      <w:proofErr w:type="spellStart"/>
      <w:r>
        <w:rPr>
          <w:sz w:val="22"/>
          <w:szCs w:val="22"/>
        </w:rPr>
        <w:t>погружного</w:t>
      </w:r>
      <w:proofErr w:type="spellEnd"/>
      <w:r>
        <w:rPr>
          <w:sz w:val="22"/>
          <w:szCs w:val="22"/>
        </w:rPr>
        <w:t xml:space="preserve"> насоса в скважине по ул. Центральная;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устранение порывов по ул. </w:t>
      </w:r>
      <w:proofErr w:type="gramStart"/>
      <w:r>
        <w:rPr>
          <w:sz w:val="22"/>
          <w:szCs w:val="22"/>
        </w:rPr>
        <w:t>Заводская</w:t>
      </w:r>
      <w:proofErr w:type="gramEnd"/>
      <w:r>
        <w:rPr>
          <w:sz w:val="22"/>
          <w:szCs w:val="22"/>
        </w:rPr>
        <w:t xml:space="preserve"> (3 шт.);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устранение течи котла наружной части;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устранение течи шурующей планки котла;</w:t>
      </w:r>
    </w:p>
    <w:p w:rsidR="00EC1D25" w:rsidRDefault="00C5253D" w:rsidP="00A74D9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C5253D" w:rsidRDefault="00C5253D" w:rsidP="00A74D91">
      <w:pPr>
        <w:spacing w:line="360" w:lineRule="auto"/>
        <w:rPr>
          <w:sz w:val="22"/>
          <w:szCs w:val="22"/>
        </w:rPr>
      </w:pPr>
    </w:p>
    <w:p w:rsidR="00A74D91" w:rsidRPr="0019267A" w:rsidRDefault="00A74D91" w:rsidP="00A74D91">
      <w:pPr>
        <w:spacing w:line="360" w:lineRule="auto"/>
        <w:rPr>
          <w:sz w:val="22"/>
          <w:szCs w:val="22"/>
        </w:rPr>
      </w:pPr>
      <w:proofErr w:type="spellStart"/>
      <w:r w:rsidRPr="0019267A">
        <w:rPr>
          <w:sz w:val="22"/>
          <w:szCs w:val="22"/>
        </w:rPr>
        <w:t>Маляева</w:t>
      </w:r>
      <w:proofErr w:type="spellEnd"/>
      <w:r w:rsidRPr="0019267A">
        <w:rPr>
          <w:sz w:val="22"/>
          <w:szCs w:val="22"/>
        </w:rPr>
        <w:t xml:space="preserve"> О.И.</w:t>
      </w:r>
    </w:p>
    <w:p w:rsidR="00792F8A" w:rsidRPr="00147797" w:rsidRDefault="00A74D91" w:rsidP="00147797">
      <w:pPr>
        <w:spacing w:line="360" w:lineRule="auto"/>
        <w:rPr>
          <w:sz w:val="22"/>
          <w:szCs w:val="22"/>
        </w:rPr>
      </w:pPr>
      <w:r w:rsidRPr="0019267A">
        <w:rPr>
          <w:sz w:val="22"/>
          <w:szCs w:val="22"/>
        </w:rPr>
        <w:t>274-60</w:t>
      </w:r>
      <w:bookmarkStart w:id="0" w:name="_GoBack"/>
      <w:bookmarkEnd w:id="0"/>
    </w:p>
    <w:sectPr w:rsidR="00792F8A" w:rsidRPr="00147797" w:rsidSect="00147797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356"/>
    <w:multiLevelType w:val="hybridMultilevel"/>
    <w:tmpl w:val="EC3E94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5693BC3"/>
    <w:multiLevelType w:val="hybridMultilevel"/>
    <w:tmpl w:val="CB726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89951B6"/>
    <w:multiLevelType w:val="hybridMultilevel"/>
    <w:tmpl w:val="C09A43CE"/>
    <w:lvl w:ilvl="0" w:tplc="24E607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5631D1"/>
    <w:multiLevelType w:val="hybridMultilevel"/>
    <w:tmpl w:val="D3A018E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4C30C15"/>
    <w:multiLevelType w:val="hybridMultilevel"/>
    <w:tmpl w:val="6002C06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2113FB0"/>
    <w:multiLevelType w:val="hybridMultilevel"/>
    <w:tmpl w:val="199A6A18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DE2201"/>
    <w:rsid w:val="00012DAC"/>
    <w:rsid w:val="00035AE7"/>
    <w:rsid w:val="000429FA"/>
    <w:rsid w:val="0005798C"/>
    <w:rsid w:val="00057AE9"/>
    <w:rsid w:val="0008163B"/>
    <w:rsid w:val="00082967"/>
    <w:rsid w:val="000A5BE6"/>
    <w:rsid w:val="000C2C2E"/>
    <w:rsid w:val="000D0575"/>
    <w:rsid w:val="000D0DF1"/>
    <w:rsid w:val="000E4F84"/>
    <w:rsid w:val="00106FAE"/>
    <w:rsid w:val="00112677"/>
    <w:rsid w:val="00117BDD"/>
    <w:rsid w:val="00122713"/>
    <w:rsid w:val="00133050"/>
    <w:rsid w:val="00140116"/>
    <w:rsid w:val="00141B6F"/>
    <w:rsid w:val="00147797"/>
    <w:rsid w:val="001646CC"/>
    <w:rsid w:val="00165933"/>
    <w:rsid w:val="0018206D"/>
    <w:rsid w:val="00182FD4"/>
    <w:rsid w:val="00187428"/>
    <w:rsid w:val="0019267A"/>
    <w:rsid w:val="001945CC"/>
    <w:rsid w:val="00196A55"/>
    <w:rsid w:val="001B2A78"/>
    <w:rsid w:val="001C0220"/>
    <w:rsid w:val="001D1FD0"/>
    <w:rsid w:val="0022269F"/>
    <w:rsid w:val="002259E0"/>
    <w:rsid w:val="0023289A"/>
    <w:rsid w:val="00251C12"/>
    <w:rsid w:val="00275F8B"/>
    <w:rsid w:val="00281007"/>
    <w:rsid w:val="00295E52"/>
    <w:rsid w:val="00296CFF"/>
    <w:rsid w:val="002A0805"/>
    <w:rsid w:val="002A3469"/>
    <w:rsid w:val="002A50BB"/>
    <w:rsid w:val="002C67A8"/>
    <w:rsid w:val="002D023E"/>
    <w:rsid w:val="002D4F67"/>
    <w:rsid w:val="002D7FC8"/>
    <w:rsid w:val="002E3DAB"/>
    <w:rsid w:val="002E5A6A"/>
    <w:rsid w:val="0031476C"/>
    <w:rsid w:val="0032512F"/>
    <w:rsid w:val="003305E1"/>
    <w:rsid w:val="00347BAC"/>
    <w:rsid w:val="0035019B"/>
    <w:rsid w:val="0035052B"/>
    <w:rsid w:val="00373834"/>
    <w:rsid w:val="003C1DC8"/>
    <w:rsid w:val="003D1D1E"/>
    <w:rsid w:val="003F0B29"/>
    <w:rsid w:val="00426488"/>
    <w:rsid w:val="00442CA0"/>
    <w:rsid w:val="004522E2"/>
    <w:rsid w:val="00460140"/>
    <w:rsid w:val="004A1B6F"/>
    <w:rsid w:val="004B1BD9"/>
    <w:rsid w:val="004D43DB"/>
    <w:rsid w:val="004E0097"/>
    <w:rsid w:val="004E7CFC"/>
    <w:rsid w:val="00511874"/>
    <w:rsid w:val="00545666"/>
    <w:rsid w:val="005466C0"/>
    <w:rsid w:val="005532DE"/>
    <w:rsid w:val="00556D3A"/>
    <w:rsid w:val="00580445"/>
    <w:rsid w:val="00583CAA"/>
    <w:rsid w:val="00596578"/>
    <w:rsid w:val="005A240D"/>
    <w:rsid w:val="005A7358"/>
    <w:rsid w:val="005B2CA3"/>
    <w:rsid w:val="005C6897"/>
    <w:rsid w:val="005C7DE4"/>
    <w:rsid w:val="005D5DA4"/>
    <w:rsid w:val="0060539E"/>
    <w:rsid w:val="006073B4"/>
    <w:rsid w:val="00611FE8"/>
    <w:rsid w:val="00620163"/>
    <w:rsid w:val="00624BDF"/>
    <w:rsid w:val="00627FCC"/>
    <w:rsid w:val="00630DAA"/>
    <w:rsid w:val="006312D8"/>
    <w:rsid w:val="00695079"/>
    <w:rsid w:val="006A6494"/>
    <w:rsid w:val="006B3BDF"/>
    <w:rsid w:val="006B4C4E"/>
    <w:rsid w:val="006D6C35"/>
    <w:rsid w:val="007024C8"/>
    <w:rsid w:val="0070582E"/>
    <w:rsid w:val="007259C6"/>
    <w:rsid w:val="00746B3F"/>
    <w:rsid w:val="00751319"/>
    <w:rsid w:val="00753EFB"/>
    <w:rsid w:val="0077189D"/>
    <w:rsid w:val="00771B64"/>
    <w:rsid w:val="00773CC0"/>
    <w:rsid w:val="0077570D"/>
    <w:rsid w:val="00783431"/>
    <w:rsid w:val="00790E6F"/>
    <w:rsid w:val="00792F8A"/>
    <w:rsid w:val="007A1963"/>
    <w:rsid w:val="007B2A89"/>
    <w:rsid w:val="007C10B9"/>
    <w:rsid w:val="007C52E4"/>
    <w:rsid w:val="007F32E9"/>
    <w:rsid w:val="008301A4"/>
    <w:rsid w:val="00861639"/>
    <w:rsid w:val="00883FC0"/>
    <w:rsid w:val="00892BA4"/>
    <w:rsid w:val="00893F54"/>
    <w:rsid w:val="008E497F"/>
    <w:rsid w:val="008E6FC8"/>
    <w:rsid w:val="00907A9B"/>
    <w:rsid w:val="009116C7"/>
    <w:rsid w:val="00912FB1"/>
    <w:rsid w:val="00925025"/>
    <w:rsid w:val="009360CE"/>
    <w:rsid w:val="00943895"/>
    <w:rsid w:val="00946E5A"/>
    <w:rsid w:val="0096034C"/>
    <w:rsid w:val="00972883"/>
    <w:rsid w:val="009840EA"/>
    <w:rsid w:val="009A3CA3"/>
    <w:rsid w:val="009A6379"/>
    <w:rsid w:val="009B780B"/>
    <w:rsid w:val="009C1299"/>
    <w:rsid w:val="009C3CBE"/>
    <w:rsid w:val="009E6D37"/>
    <w:rsid w:val="009F1772"/>
    <w:rsid w:val="00A02AF0"/>
    <w:rsid w:val="00A32D20"/>
    <w:rsid w:val="00A52A3A"/>
    <w:rsid w:val="00A53E0A"/>
    <w:rsid w:val="00A56D91"/>
    <w:rsid w:val="00A65741"/>
    <w:rsid w:val="00A74D91"/>
    <w:rsid w:val="00A80786"/>
    <w:rsid w:val="00A854EB"/>
    <w:rsid w:val="00AC7AE5"/>
    <w:rsid w:val="00B2530C"/>
    <w:rsid w:val="00B452B8"/>
    <w:rsid w:val="00B50886"/>
    <w:rsid w:val="00B71D63"/>
    <w:rsid w:val="00B75EAD"/>
    <w:rsid w:val="00B96711"/>
    <w:rsid w:val="00BA0E2C"/>
    <w:rsid w:val="00BB651C"/>
    <w:rsid w:val="00BC0409"/>
    <w:rsid w:val="00BD2C89"/>
    <w:rsid w:val="00BD6A10"/>
    <w:rsid w:val="00C030F0"/>
    <w:rsid w:val="00C124FF"/>
    <w:rsid w:val="00C17A1D"/>
    <w:rsid w:val="00C42F51"/>
    <w:rsid w:val="00C45F28"/>
    <w:rsid w:val="00C5253D"/>
    <w:rsid w:val="00C77F5A"/>
    <w:rsid w:val="00C86BC9"/>
    <w:rsid w:val="00C86E39"/>
    <w:rsid w:val="00CA1C94"/>
    <w:rsid w:val="00CA66A3"/>
    <w:rsid w:val="00CB074D"/>
    <w:rsid w:val="00CB4901"/>
    <w:rsid w:val="00CB69C9"/>
    <w:rsid w:val="00D003AC"/>
    <w:rsid w:val="00D27FA4"/>
    <w:rsid w:val="00D34444"/>
    <w:rsid w:val="00D40CAF"/>
    <w:rsid w:val="00D47D9A"/>
    <w:rsid w:val="00D64F6B"/>
    <w:rsid w:val="00D846A6"/>
    <w:rsid w:val="00D85DAE"/>
    <w:rsid w:val="00D92D9E"/>
    <w:rsid w:val="00D96FA8"/>
    <w:rsid w:val="00DA2251"/>
    <w:rsid w:val="00DC063F"/>
    <w:rsid w:val="00DC0DAC"/>
    <w:rsid w:val="00DC192A"/>
    <w:rsid w:val="00DC3029"/>
    <w:rsid w:val="00DC73B8"/>
    <w:rsid w:val="00DD1ED1"/>
    <w:rsid w:val="00DD71BD"/>
    <w:rsid w:val="00DE2201"/>
    <w:rsid w:val="00DF4DCD"/>
    <w:rsid w:val="00DF77EE"/>
    <w:rsid w:val="00E005DE"/>
    <w:rsid w:val="00E21060"/>
    <w:rsid w:val="00E2678B"/>
    <w:rsid w:val="00E35F90"/>
    <w:rsid w:val="00E50813"/>
    <w:rsid w:val="00E53220"/>
    <w:rsid w:val="00E57898"/>
    <w:rsid w:val="00E65663"/>
    <w:rsid w:val="00E8548D"/>
    <w:rsid w:val="00E9307C"/>
    <w:rsid w:val="00E95C89"/>
    <w:rsid w:val="00EA3704"/>
    <w:rsid w:val="00EC02C0"/>
    <w:rsid w:val="00EC1D25"/>
    <w:rsid w:val="00EE03D2"/>
    <w:rsid w:val="00EF00DA"/>
    <w:rsid w:val="00EF4E1E"/>
    <w:rsid w:val="00F007C0"/>
    <w:rsid w:val="00F042E1"/>
    <w:rsid w:val="00F04A27"/>
    <w:rsid w:val="00F1425F"/>
    <w:rsid w:val="00F16177"/>
    <w:rsid w:val="00F20FBA"/>
    <w:rsid w:val="00F2616A"/>
    <w:rsid w:val="00F31299"/>
    <w:rsid w:val="00F33858"/>
    <w:rsid w:val="00F350E7"/>
    <w:rsid w:val="00F469B7"/>
    <w:rsid w:val="00F5355D"/>
    <w:rsid w:val="00F54A17"/>
    <w:rsid w:val="00F76AD9"/>
    <w:rsid w:val="00F84E14"/>
    <w:rsid w:val="00F86F44"/>
    <w:rsid w:val="00F86F84"/>
    <w:rsid w:val="00F96384"/>
    <w:rsid w:val="00FA7731"/>
    <w:rsid w:val="00FB282D"/>
    <w:rsid w:val="00FB65B9"/>
    <w:rsid w:val="00FC46D5"/>
    <w:rsid w:val="00FE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0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267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A3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lassic 1"/>
    <w:basedOn w:val="a1"/>
    <w:rsid w:val="00E6566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5">
    <w:name w:val="List Paragraph"/>
    <w:basedOn w:val="a"/>
    <w:uiPriority w:val="34"/>
    <w:qFormat/>
    <w:rsid w:val="001D1F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B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267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A3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lassic 1"/>
    <w:basedOn w:val="a1"/>
    <w:rsid w:val="00E6566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&#1056;&#1072;&#1073;&#1086;&#1090;&#1072;\Documents\&#1040;&#1085;&#1072;&#1083;&#1080;&#1079;&#1099;%20&#1087;&#1086;%20&#1052;&#1059;&#1055;\&#1040;&#1085;&#1072;&#1083;&#1080;&#1079;%20&#1088;&#1072;&#1073;&#1086;&#1090;&#1099;%20&#1087;&#1086;%20&#1052;&#1059;&#1055;%20&#1057;&#1086;&#1074;&#1093;&#1086;&#1079;&#1085;&#1099;&#1081;%20&#1082;&#1086;&#1084;&#1093;&#1086;&#1079;%20&#1079;&#1072;%20201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Анализ работы по МУП Совхозный комхоз за 2015</Template>
  <TotalTime>953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работы</vt:lpstr>
    </vt:vector>
  </TitlesOfParts>
  <Company>й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работы</dc:title>
  <dc:creator>Работа</dc:creator>
  <cp:lastModifiedBy>Пользователь Windows</cp:lastModifiedBy>
  <cp:revision>26</cp:revision>
  <cp:lastPrinted>2019-03-19T03:23:00Z</cp:lastPrinted>
  <dcterms:created xsi:type="dcterms:W3CDTF">2019-01-23T06:35:00Z</dcterms:created>
  <dcterms:modified xsi:type="dcterms:W3CDTF">2019-03-19T03:25:00Z</dcterms:modified>
</cp:coreProperties>
</file>